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8526A" w14:textId="77777777" w:rsidR="00154A1F" w:rsidRPr="00326C11" w:rsidRDefault="00154A1F">
      <w:pPr>
        <w:pStyle w:val="PSIStandard"/>
        <w:outlineLvl w:val="0"/>
        <w:rPr>
          <w:rFonts w:ascii="Arial" w:hAnsi="Arial" w:cs="Arial"/>
          <w:b/>
          <w:color w:val="FF0000"/>
          <w:u w:val="single"/>
        </w:rPr>
      </w:pPr>
    </w:p>
    <w:tbl>
      <w:tblPr>
        <w:tblpPr w:leftFromText="181" w:rightFromText="181" w:topFromText="142" w:bottomFromText="142" w:vertAnchor="text" w:horzAnchor="margin" w:tblpX="69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65"/>
        <w:gridCol w:w="7714"/>
      </w:tblGrid>
      <w:tr w:rsidR="00881A48" w:rsidRPr="00326C11" w14:paraId="30147216" w14:textId="77777777" w:rsidTr="00DF1113">
        <w:trPr>
          <w:trHeight w:hRule="exact" w:val="341"/>
          <w:tblHeader/>
        </w:trPr>
        <w:tc>
          <w:tcPr>
            <w:tcW w:w="1056" w:type="pct"/>
          </w:tcPr>
          <w:p w14:paraId="14EE8FB7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Topic</w:t>
            </w:r>
          </w:p>
        </w:tc>
        <w:tc>
          <w:tcPr>
            <w:tcW w:w="3944" w:type="pct"/>
          </w:tcPr>
          <w:p w14:paraId="1F0C25D7" w14:textId="77777777" w:rsidR="00881A48" w:rsidRPr="00326C11" w:rsidRDefault="00881A48" w:rsidP="00162262">
            <w:pPr>
              <w:pStyle w:val="PSIStandard"/>
              <w:rPr>
                <w:rFonts w:ascii="Arial" w:hAnsi="Arial" w:cs="Arial"/>
                <w:bCs/>
              </w:rPr>
            </w:pPr>
            <w:r w:rsidRPr="00326C11">
              <w:rPr>
                <w:rFonts w:ascii="Arial" w:hAnsi="Arial" w:cs="Arial"/>
                <w:sz w:val="20"/>
              </w:rPr>
              <w:t xml:space="preserve">Face to Face, </w:t>
            </w:r>
            <w:r w:rsidR="00FC0993" w:rsidRPr="00326C11">
              <w:rPr>
                <w:rFonts w:ascii="Arial" w:hAnsi="Arial" w:cs="Arial"/>
                <w:sz w:val="20"/>
                <w:lang w:eastAsia="ja-JP"/>
              </w:rPr>
              <w:t>Multi-SDO</w:t>
            </w:r>
            <w:r w:rsidR="00E713FA">
              <w:rPr>
                <w:rFonts w:ascii="Arial" w:hAnsi="Arial" w:cs="Arial"/>
                <w:sz w:val="20"/>
                <w:lang w:eastAsia="ja-JP"/>
              </w:rPr>
              <w:t xml:space="preserve"> Plenary Meeting </w:t>
            </w:r>
          </w:p>
        </w:tc>
      </w:tr>
      <w:tr w:rsidR="00881A48" w:rsidRPr="00326C11" w14:paraId="2C445CB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1B698CB0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Date, Time</w:t>
            </w:r>
          </w:p>
        </w:tc>
        <w:tc>
          <w:tcPr>
            <w:tcW w:w="3944" w:type="pct"/>
          </w:tcPr>
          <w:p w14:paraId="3B46F57C" w14:textId="4F12F61A" w:rsidR="00881A48" w:rsidRPr="00326C11" w:rsidRDefault="00A95372" w:rsidP="00A95372">
            <w:pPr>
              <w:pStyle w:val="PSIStandard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E713FA" w:rsidRPr="00E713FA">
              <w:rPr>
                <w:rFonts w:ascii="Arial" w:hAnsi="Arial" w:cs="Arial"/>
                <w:sz w:val="20"/>
                <w:vertAlign w:val="superscript"/>
              </w:rPr>
              <w:t>th</w:t>
            </w:r>
            <w:r w:rsidR="00E713F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December </w:t>
            </w:r>
            <w:r w:rsidR="00E713FA">
              <w:rPr>
                <w:rFonts w:ascii="Arial" w:hAnsi="Arial" w:cs="Arial"/>
                <w:sz w:val="20"/>
              </w:rPr>
              <w:t>201</w:t>
            </w:r>
            <w:r w:rsidR="00324C8D">
              <w:rPr>
                <w:rFonts w:ascii="Arial" w:hAnsi="Arial" w:cs="Arial"/>
                <w:sz w:val="20"/>
              </w:rPr>
              <w:t>3</w:t>
            </w:r>
          </w:p>
        </w:tc>
      </w:tr>
      <w:tr w:rsidR="00881A48" w:rsidRPr="00326C11" w14:paraId="3AB58F20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5A54A3E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Chair</w:t>
            </w:r>
          </w:p>
        </w:tc>
        <w:tc>
          <w:tcPr>
            <w:tcW w:w="3944" w:type="pct"/>
          </w:tcPr>
          <w:p w14:paraId="411E1918" w14:textId="77777777" w:rsidR="00881A48" w:rsidRPr="00326C11" w:rsidRDefault="00FC0993" w:rsidP="00FC0993">
            <w:pPr>
              <w:pStyle w:val="PSIStandard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  <w:lang w:eastAsia="ja-JP"/>
              </w:rPr>
              <w:t>Peter Meissner</w:t>
            </w:r>
            <w:r w:rsidR="00881A48" w:rsidRPr="00326C11">
              <w:rPr>
                <w:rFonts w:ascii="Arial" w:hAnsi="Arial" w:cs="Arial"/>
                <w:sz w:val="20"/>
              </w:rPr>
              <w:t xml:space="preserve"> (</w:t>
            </w:r>
            <w:r w:rsidRPr="00326C11">
              <w:rPr>
                <w:rFonts w:ascii="Arial" w:hAnsi="Arial" w:cs="Arial"/>
                <w:sz w:val="20"/>
                <w:lang w:eastAsia="ja-JP"/>
              </w:rPr>
              <w:t>PM</w:t>
            </w:r>
            <w:r w:rsidR="00881A48" w:rsidRPr="00326C11">
              <w:rPr>
                <w:rFonts w:ascii="Arial" w:hAnsi="Arial" w:cs="Arial"/>
                <w:sz w:val="20"/>
              </w:rPr>
              <w:t>)</w:t>
            </w:r>
          </w:p>
        </w:tc>
      </w:tr>
      <w:tr w:rsidR="00881A48" w:rsidRPr="00326C11" w14:paraId="09993DE0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62409D8F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Minutes</w:t>
            </w:r>
          </w:p>
        </w:tc>
        <w:tc>
          <w:tcPr>
            <w:tcW w:w="3944" w:type="pct"/>
          </w:tcPr>
          <w:p w14:paraId="63E9561B" w14:textId="77777777" w:rsidR="00881A48" w:rsidRPr="00326C11" w:rsidRDefault="00E713FA" w:rsidP="00FC0993">
            <w:pPr>
              <w:pStyle w:val="PSIStandard"/>
              <w:rPr>
                <w:rFonts w:ascii="Arial" w:hAnsi="Arial" w:cs="Arial"/>
                <w:sz w:val="20"/>
              </w:rPr>
            </w:pPr>
            <w:r w:rsidRPr="00E713FA">
              <w:rPr>
                <w:rFonts w:ascii="Arial" w:hAnsi="Arial" w:cs="Arial"/>
                <w:sz w:val="20"/>
              </w:rPr>
              <w:t>Stefan Engel-Flechsig</w:t>
            </w:r>
            <w:r>
              <w:rPr>
                <w:rFonts w:ascii="Arial" w:hAnsi="Arial" w:cs="Arial"/>
                <w:sz w:val="20"/>
              </w:rPr>
              <w:t xml:space="preserve"> (SEF)</w:t>
            </w:r>
          </w:p>
        </w:tc>
      </w:tr>
      <w:tr w:rsidR="00881A48" w:rsidRPr="00326C11" w14:paraId="562C44CF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6E77BB6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Status</w:t>
            </w:r>
          </w:p>
        </w:tc>
        <w:tc>
          <w:tcPr>
            <w:tcW w:w="3944" w:type="pct"/>
          </w:tcPr>
          <w:p w14:paraId="0981DDF2" w14:textId="0CC322CA" w:rsidR="00881A48" w:rsidRPr="00326C11" w:rsidRDefault="00881A48" w:rsidP="001B3DA4">
            <w:pPr>
              <w:pStyle w:val="PSIStandard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</w:rPr>
              <w:t>V</w:t>
            </w:r>
            <w:r w:rsidR="00A95372">
              <w:rPr>
                <w:rFonts w:ascii="Arial" w:hAnsi="Arial" w:cs="Arial"/>
                <w:sz w:val="20"/>
                <w:lang w:eastAsia="ja-JP"/>
              </w:rPr>
              <w:t>0.1</w:t>
            </w:r>
            <w:r w:rsidR="001B3DA4" w:rsidRPr="00326C11">
              <w:rPr>
                <w:rFonts w:ascii="Arial" w:hAnsi="Arial" w:cs="Arial"/>
                <w:sz w:val="20"/>
              </w:rPr>
              <w:t xml:space="preserve"> Draft</w:t>
            </w:r>
          </w:p>
        </w:tc>
      </w:tr>
      <w:tr w:rsidR="00881A48" w:rsidRPr="00326C11" w14:paraId="1C5B198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7B58A65E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Next meeting</w:t>
            </w:r>
          </w:p>
        </w:tc>
        <w:tc>
          <w:tcPr>
            <w:tcW w:w="3944" w:type="pct"/>
          </w:tcPr>
          <w:p w14:paraId="12F356F1" w14:textId="4DF23335" w:rsidR="00881A48" w:rsidRPr="00326C11" w:rsidRDefault="00A95372" w:rsidP="00660382">
            <w:pPr>
              <w:pStyle w:val="PSIStandard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tbc</w:t>
            </w:r>
            <w:proofErr w:type="spellEnd"/>
          </w:p>
        </w:tc>
      </w:tr>
    </w:tbl>
    <w:p w14:paraId="6DEEBF1B" w14:textId="77777777" w:rsidR="00256CC8" w:rsidRPr="00326C11" w:rsidRDefault="00256CC8" w:rsidP="009F430B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bCs/>
          <w:sz w:val="22"/>
          <w:u w:val="single"/>
        </w:rPr>
      </w:pPr>
      <w:r w:rsidRPr="00326C11">
        <w:rPr>
          <w:rFonts w:ascii="Arial" w:hAnsi="Arial" w:cs="Arial"/>
          <w:b/>
          <w:bCs/>
          <w:sz w:val="22"/>
          <w:u w:val="single"/>
        </w:rPr>
        <w:t>Participants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326C11" w14:paraId="107BFFA6" w14:textId="77777777">
        <w:trPr>
          <w:cantSplit/>
          <w:trHeight w:val="396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7B266D0F" w14:textId="77777777" w:rsidR="00256CC8" w:rsidRPr="00326C11" w:rsidRDefault="00256CC8">
            <w:pPr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0C32DB34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16100C05" w14:textId="77777777" w:rsidR="00256CC8" w:rsidRPr="00326C11" w:rsidRDefault="00256CC8" w:rsidP="00C949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00A9E327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</w:tr>
      <w:tr w:rsidR="002F06D6" w:rsidRPr="00326C11" w14:paraId="4F95CF19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000B4ACB" w14:textId="77777777" w:rsidR="002F06D6" w:rsidRPr="00326C11" w:rsidRDefault="00FC0993" w:rsidP="002F06D6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Peter Meissner</w:t>
            </w:r>
          </w:p>
        </w:tc>
        <w:tc>
          <w:tcPr>
            <w:tcW w:w="1100" w:type="dxa"/>
            <w:vAlign w:val="center"/>
          </w:tcPr>
          <w:p w14:paraId="4C40F14D" w14:textId="77777777" w:rsidR="002F06D6" w:rsidRPr="000B2A67" w:rsidRDefault="00FC0993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0B2A67">
              <w:rPr>
                <w:rFonts w:ascii="Arial" w:hAnsi="Arial" w:cs="Arial"/>
                <w:bCs/>
                <w:lang w:eastAsia="ja-JP"/>
              </w:rPr>
              <w:t>PM</w:t>
            </w:r>
          </w:p>
        </w:tc>
        <w:tc>
          <w:tcPr>
            <w:tcW w:w="3022" w:type="dxa"/>
            <w:noWrap/>
            <w:vAlign w:val="center"/>
          </w:tcPr>
          <w:p w14:paraId="7275E4DC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</w:tcPr>
          <w:p w14:paraId="2FD9BF8A" w14:textId="6B6A6F88" w:rsidR="002F06D6" w:rsidRPr="00326C11" w:rsidRDefault="00F21629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2F06D6" w:rsidRPr="00326C11" w14:paraId="68AA3E4A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5971140" w14:textId="77777777" w:rsidR="002F06D6" w:rsidRPr="00326C11" w:rsidRDefault="00FC0993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Stefan Engel-Flechsig</w:t>
            </w:r>
          </w:p>
        </w:tc>
        <w:tc>
          <w:tcPr>
            <w:tcW w:w="1100" w:type="dxa"/>
          </w:tcPr>
          <w:p w14:paraId="6F7DC32D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SEF</w:t>
            </w:r>
          </w:p>
        </w:tc>
        <w:tc>
          <w:tcPr>
            <w:tcW w:w="3022" w:type="dxa"/>
            <w:noWrap/>
            <w:vAlign w:val="center"/>
          </w:tcPr>
          <w:p w14:paraId="46B58A03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</w:tcPr>
          <w:p w14:paraId="3D7C67E3" w14:textId="24DE45A0" w:rsidR="002F06D6" w:rsidRPr="00326C11" w:rsidRDefault="00F21629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E713FA" w:rsidRPr="00326C11" w14:paraId="295BEBCE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57F4E3FC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 xml:space="preserve">Christian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Toche</w:t>
            </w:r>
            <w:proofErr w:type="spellEnd"/>
          </w:p>
        </w:tc>
        <w:tc>
          <w:tcPr>
            <w:tcW w:w="1100" w:type="dxa"/>
          </w:tcPr>
          <w:p w14:paraId="68DB210C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CT</w:t>
            </w:r>
          </w:p>
        </w:tc>
        <w:tc>
          <w:tcPr>
            <w:tcW w:w="3022" w:type="dxa"/>
            <w:noWrap/>
            <w:vAlign w:val="center"/>
          </w:tcPr>
          <w:p w14:paraId="398FB5C8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593D8D20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E713FA" w:rsidRPr="00326C11" w14:paraId="61C4D284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671F5E2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Istvan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Aba</w:t>
            </w:r>
          </w:p>
        </w:tc>
        <w:tc>
          <w:tcPr>
            <w:tcW w:w="1100" w:type="dxa"/>
          </w:tcPr>
          <w:p w14:paraId="1CF2B3D9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IA</w:t>
            </w:r>
          </w:p>
        </w:tc>
        <w:tc>
          <w:tcPr>
            <w:tcW w:w="3022" w:type="dxa"/>
            <w:noWrap/>
            <w:vAlign w:val="center"/>
          </w:tcPr>
          <w:p w14:paraId="25EA5005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290C8E88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E713FA" w:rsidRPr="00326C11" w14:paraId="30657443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82A6A06" w14:textId="27EFACB7" w:rsidR="00E713FA" w:rsidRPr="00326C11" w:rsidRDefault="00A95372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Ken </w:t>
            </w:r>
            <w:proofErr w:type="spellStart"/>
            <w:r>
              <w:rPr>
                <w:rFonts w:ascii="Arial" w:hAnsi="Arial" w:cs="Arial"/>
                <w:lang w:eastAsia="ja-JP"/>
              </w:rPr>
              <w:t>Dilbeck</w:t>
            </w:r>
            <w:proofErr w:type="spellEnd"/>
          </w:p>
        </w:tc>
        <w:tc>
          <w:tcPr>
            <w:tcW w:w="1100" w:type="dxa"/>
          </w:tcPr>
          <w:p w14:paraId="4E32446A" w14:textId="30C1A03A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KD</w:t>
            </w:r>
          </w:p>
        </w:tc>
        <w:tc>
          <w:tcPr>
            <w:tcW w:w="3022" w:type="dxa"/>
            <w:noWrap/>
            <w:vAlign w:val="center"/>
          </w:tcPr>
          <w:p w14:paraId="79778759" w14:textId="0F2CB04F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TM Forum</w:t>
            </w:r>
          </w:p>
        </w:tc>
        <w:tc>
          <w:tcPr>
            <w:tcW w:w="1231" w:type="dxa"/>
          </w:tcPr>
          <w:p w14:paraId="7990504C" w14:textId="40747501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TMF</w:t>
            </w:r>
          </w:p>
        </w:tc>
      </w:tr>
      <w:tr w:rsidR="00E713FA" w:rsidRPr="00326C11" w14:paraId="6CBB555F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F2A0389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Klaus Martiny</w:t>
            </w:r>
          </w:p>
        </w:tc>
        <w:tc>
          <w:tcPr>
            <w:tcW w:w="1100" w:type="dxa"/>
          </w:tcPr>
          <w:p w14:paraId="49D66667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KM</w:t>
            </w:r>
          </w:p>
        </w:tc>
        <w:tc>
          <w:tcPr>
            <w:tcW w:w="3022" w:type="dxa"/>
            <w:noWrap/>
            <w:vAlign w:val="center"/>
          </w:tcPr>
          <w:p w14:paraId="412349C5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</w:tcPr>
          <w:p w14:paraId="01D1E7EE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NGCOR</w:t>
            </w:r>
          </w:p>
        </w:tc>
      </w:tr>
      <w:tr w:rsidR="00E713FA" w:rsidRPr="00326C11" w14:paraId="7D8E9C1C" w14:textId="77777777" w:rsidTr="00256CC8">
        <w:trPr>
          <w:trHeight w:val="227"/>
          <w:jc w:val="center"/>
        </w:trPr>
        <w:tc>
          <w:tcPr>
            <w:tcW w:w="4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C71B64" w14:textId="036C287E" w:rsidR="00E713FA" w:rsidRPr="00326C11" w:rsidRDefault="00A95372" w:rsidP="00A95372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Fabian Schneider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C23E" w14:textId="675A1BF9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FS</w:t>
            </w:r>
          </w:p>
        </w:tc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92821D" w14:textId="06F01420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ONF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67836" w14:textId="4340BBFC" w:rsidR="00E713FA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ONF</w:t>
            </w:r>
          </w:p>
        </w:tc>
      </w:tr>
      <w:tr w:rsidR="00E713FA" w:rsidRPr="00D0427A" w14:paraId="1714B787" w14:textId="77777777" w:rsidTr="00D0427A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2F06A71B" w14:textId="77777777" w:rsidR="00E713FA" w:rsidRPr="00D0427A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D0427A">
              <w:rPr>
                <w:rFonts w:ascii="Arial" w:hAnsi="Arial" w:cs="Arial" w:hint="eastAsia"/>
                <w:lang w:eastAsia="ja-JP"/>
              </w:rPr>
              <w:t>Ranganai</w:t>
            </w:r>
            <w:proofErr w:type="spellEnd"/>
            <w:r w:rsidRPr="00D0427A">
              <w:rPr>
                <w:rFonts w:ascii="Arial" w:hAnsi="Arial" w:cs="Arial" w:hint="eastAsia"/>
                <w:lang w:eastAsia="ja-JP"/>
              </w:rPr>
              <w:t xml:space="preserve"> </w:t>
            </w:r>
            <w:proofErr w:type="spellStart"/>
            <w:r w:rsidRPr="00D0427A">
              <w:rPr>
                <w:rFonts w:ascii="Arial" w:hAnsi="Arial" w:cs="Arial" w:hint="eastAsia"/>
                <w:lang w:eastAsia="ja-JP"/>
              </w:rPr>
              <w:t>Chaparadza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458808" w14:textId="77777777" w:rsidR="00E713FA" w:rsidRPr="00D0427A" w:rsidRDefault="00E713FA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D0427A">
              <w:rPr>
                <w:rFonts w:ascii="Arial" w:hAnsi="Arial" w:cs="Arial" w:hint="eastAsia"/>
                <w:bCs/>
                <w:lang w:eastAsia="ja-JP"/>
              </w:rPr>
              <w:t>RC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5F8070D9" w14:textId="7EFC639D" w:rsidR="00E713FA" w:rsidRPr="002060B1" w:rsidRDefault="00A95372" w:rsidP="00A95372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IPv6 Forum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</w:tcPr>
          <w:p w14:paraId="5D761BC8" w14:textId="6859E2C3" w:rsidR="00E713FA" w:rsidRPr="00A95372" w:rsidRDefault="00A95372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IPv6 Forum</w:t>
            </w:r>
          </w:p>
        </w:tc>
      </w:tr>
      <w:tr w:rsidR="00660382" w:rsidRPr="00D0427A" w14:paraId="7D536F9E" w14:textId="77777777" w:rsidTr="00D0427A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68E01911" w14:textId="245EF4A8" w:rsidR="00660382" w:rsidRPr="00660382" w:rsidRDefault="00A95372" w:rsidP="00CE1EC7">
            <w:pPr>
              <w:rPr>
                <w:rFonts w:ascii="Arial" w:hAnsi="Arial" w:cs="Arial"/>
                <w:lang w:val="de-DE" w:eastAsia="ja-JP"/>
              </w:rPr>
            </w:pPr>
            <w:proofErr w:type="spellStart"/>
            <w:r>
              <w:rPr>
                <w:rFonts w:ascii="Arial" w:hAnsi="Arial" w:cs="Arial"/>
                <w:lang w:val="de-DE" w:eastAsia="ja-JP"/>
              </w:rPr>
              <w:t>Donglin</w:t>
            </w:r>
            <w:proofErr w:type="spellEnd"/>
            <w:r>
              <w:rPr>
                <w:rFonts w:ascii="Arial" w:hAnsi="Arial" w:cs="Arial"/>
                <w:lang w:val="de-DE"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de-DE" w:eastAsia="ja-JP"/>
              </w:rPr>
              <w:t>Shen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82E9D67" w14:textId="4BFF82F3" w:rsidR="00660382" w:rsidRPr="00660382" w:rsidRDefault="00A95372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DS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2F597EC4" w14:textId="7A3C89C5" w:rsidR="00660382" w:rsidRPr="00660382" w:rsidRDefault="00660382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ZTE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</w:tcPr>
          <w:p w14:paraId="1760F2E8" w14:textId="02D1C816" w:rsidR="00660382" w:rsidRPr="00660382" w:rsidRDefault="00660382" w:rsidP="00660382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NGCOR</w:t>
            </w:r>
          </w:p>
        </w:tc>
      </w:tr>
      <w:tr w:rsidR="00C949DF" w:rsidRPr="00D0427A" w14:paraId="2C31878C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BF2063" w14:textId="154F8D62" w:rsidR="00C949DF" w:rsidRPr="00D0427A" w:rsidRDefault="00C949DF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Pekka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Olli</w:t>
            </w:r>
            <w:r w:rsidR="00A95372"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A4A42D7" w14:textId="006D644E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PO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F319E2" w14:textId="7FADB243" w:rsidR="00C949DF" w:rsidRPr="00D0427A" w:rsidRDefault="00C949D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234BC88" w14:textId="459CC1CE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NGCOR</w:t>
            </w:r>
          </w:p>
        </w:tc>
      </w:tr>
      <w:tr w:rsidR="00A95372" w:rsidRPr="00D0427A" w14:paraId="48DC155C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750D7F8" w14:textId="5B19A792" w:rsidR="00A95372" w:rsidRPr="00326C11" w:rsidRDefault="00A95372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Philipp Deibert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4379E71D" w14:textId="023E7564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PD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A41459" w14:textId="312A3FA4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FAD5D2B" w14:textId="3CD846E7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</w:t>
            </w:r>
          </w:p>
        </w:tc>
      </w:tr>
      <w:tr w:rsidR="00A95372" w:rsidRPr="00D0427A" w14:paraId="1B99F800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320B120" w14:textId="5024F1F8" w:rsidR="00A95372" w:rsidRPr="00326C11" w:rsidRDefault="00A95372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Luigi </w:t>
            </w:r>
            <w:proofErr w:type="spellStart"/>
            <w:r>
              <w:rPr>
                <w:rFonts w:ascii="Arial" w:hAnsi="Arial" w:cs="Arial"/>
                <w:lang w:eastAsia="ja-JP"/>
              </w:rPr>
              <w:t>Licciardi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0837E9A0" w14:textId="3463A012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LL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0A6029" w14:textId="6D00985F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NGMN/TMF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D17F835" w14:textId="4AE25971" w:rsidR="00A95372" w:rsidRPr="00326C11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NGMN/TMF</w:t>
            </w:r>
          </w:p>
        </w:tc>
      </w:tr>
      <w:tr w:rsidR="00A95372" w:rsidRPr="00D0427A" w14:paraId="1BF122C8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541BD8" w14:textId="5F019C22" w:rsidR="00A95372" w:rsidRDefault="00A95372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Nigel Davis</w:t>
            </w:r>
            <w:r w:rsidR="003C78A9">
              <w:rPr>
                <w:rFonts w:ascii="Arial" w:hAnsi="Arial" w:cs="Arial"/>
                <w:lang w:eastAsia="ja-JP"/>
              </w:rPr>
              <w:t xml:space="preserve"> (phone)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8BD28CD" w14:textId="2B5420CC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ND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BD31990" w14:textId="288A8825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ja-JP"/>
              </w:rPr>
              <w:t>Ciena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C888206" w14:textId="6595BE5E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ONF</w:t>
            </w:r>
          </w:p>
        </w:tc>
      </w:tr>
      <w:tr w:rsidR="00A95372" w:rsidRPr="00D0427A" w14:paraId="11A1C98B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641C1B" w14:textId="5BCFADC6" w:rsidR="00A95372" w:rsidRDefault="00A95372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Andy </w:t>
            </w:r>
            <w:proofErr w:type="spellStart"/>
            <w:r>
              <w:rPr>
                <w:rFonts w:ascii="Arial" w:hAnsi="Arial" w:cs="Arial"/>
                <w:lang w:eastAsia="ja-JP"/>
              </w:rPr>
              <w:t>Benett</w:t>
            </w:r>
            <w:proofErr w:type="spellEnd"/>
            <w:r w:rsidR="003C78A9">
              <w:rPr>
                <w:rFonts w:ascii="Arial" w:hAnsi="Arial" w:cs="Arial"/>
                <w:lang w:eastAsia="ja-JP"/>
              </w:rPr>
              <w:t xml:space="preserve"> (phone)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69719AA" w14:textId="528D0F4A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AB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C07123" w14:textId="089072A3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Cisco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AC13882" w14:textId="3CB50E91" w:rsidR="00A95372" w:rsidRDefault="00A95372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NGCOR</w:t>
            </w:r>
          </w:p>
        </w:tc>
      </w:tr>
    </w:tbl>
    <w:p w14:paraId="1E1D8AFC" w14:textId="77777777" w:rsidR="009F430B" w:rsidRDefault="009F430B">
      <w:pPr>
        <w:pStyle w:val="Kopfzeile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  <w:lang w:eastAsia="ja-JP"/>
        </w:rPr>
      </w:pPr>
    </w:p>
    <w:p w14:paraId="6E69B259" w14:textId="77777777" w:rsidR="00256CC8" w:rsidRPr="00326C11" w:rsidRDefault="00256CC8">
      <w:pPr>
        <w:pStyle w:val="Kopfzeile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</w:rPr>
      </w:pPr>
      <w:r w:rsidRPr="00326C11">
        <w:rPr>
          <w:rFonts w:ascii="Arial" w:hAnsi="Arial" w:cs="Arial"/>
          <w:b/>
          <w:bCs/>
          <w:sz w:val="22"/>
          <w:u w:val="single"/>
        </w:rPr>
        <w:t>Absent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326C11" w14:paraId="40975DF0" w14:textId="77777777" w:rsidTr="00660382">
        <w:trPr>
          <w:cantSplit/>
          <w:trHeight w:val="227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  <w:noWrap/>
            <w:vAlign w:val="center"/>
          </w:tcPr>
          <w:p w14:paraId="67EBE123" w14:textId="77777777" w:rsidR="00256CC8" w:rsidRPr="00326C11" w:rsidRDefault="00256CC8">
            <w:pPr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5F28EFA1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  <w:noWrap/>
            <w:vAlign w:val="center"/>
          </w:tcPr>
          <w:p w14:paraId="407DCD41" w14:textId="77777777" w:rsidR="00256CC8" w:rsidRPr="00326C11" w:rsidRDefault="00256CC8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</w:rPr>
              <w:t>Company</w:t>
            </w:r>
            <w:r w:rsidR="00FE0E5F">
              <w:rPr>
                <w:rFonts w:ascii="Arial" w:hAnsi="Arial" w:cs="Arial" w:hint="eastAsia"/>
                <w:b/>
                <w:bCs/>
                <w:lang w:eastAsia="ja-JP"/>
              </w:rPr>
              <w:t>/Organisation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14:paraId="35380151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</w:tr>
      <w:tr w:rsidR="00324C8D" w:rsidRPr="00326C11" w14:paraId="20A630E1" w14:textId="77777777" w:rsidTr="00660382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4EFBC" w14:textId="389F0F5C" w:rsidR="00324C8D" w:rsidRPr="00324C8D" w:rsidRDefault="00A95372" w:rsidP="00A95372">
            <w:pPr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 xml:space="preserve">Tayeb Ben </w:t>
            </w:r>
            <w:proofErr w:type="spellStart"/>
            <w:r>
              <w:rPr>
                <w:rFonts w:ascii="Arial" w:hAnsi="Arial" w:cs="Arial"/>
                <w:lang w:val="de-DE" w:eastAsia="ja-JP"/>
              </w:rPr>
              <w:t>Meriem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D8FC" w14:textId="491D0DCB" w:rsidR="00324C8D" w:rsidRPr="00324C8D" w:rsidRDefault="00A95372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TB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25A5" w14:textId="7AA7089F" w:rsidR="00324C8D" w:rsidRPr="00324C8D" w:rsidRDefault="00A95372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NGMN/NGCOR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30C94" w14:textId="7502C0D5" w:rsidR="00324C8D" w:rsidRPr="00324C8D" w:rsidRDefault="00A95372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NGCOR</w:t>
            </w:r>
          </w:p>
        </w:tc>
      </w:tr>
      <w:tr w:rsidR="00324C8D" w:rsidRPr="00326C11" w14:paraId="239F591C" w14:textId="77777777" w:rsidTr="00660382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EA39" w14:textId="2E071482" w:rsidR="00324C8D" w:rsidRPr="00660382" w:rsidRDefault="00260C74" w:rsidP="00256CC8">
            <w:pPr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eastAsia="ja-JP"/>
              </w:rPr>
              <w:t xml:space="preserve">Wang </w:t>
            </w:r>
            <w:proofErr w:type="spellStart"/>
            <w:r w:rsidRPr="00260C74">
              <w:rPr>
                <w:rFonts w:ascii="Arial" w:hAnsi="Arial" w:cs="Arial" w:hint="eastAsia"/>
                <w:lang w:eastAsia="ja-JP"/>
              </w:rPr>
              <w:t>Zhili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6B45" w14:textId="1C327A48" w:rsidR="00324C8D" w:rsidRPr="00660382" w:rsidRDefault="00660382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MZ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EF263" w14:textId="2C9FE0B2" w:rsidR="00324C8D" w:rsidRPr="00660382" w:rsidRDefault="004371A0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I</w:t>
            </w:r>
            <w:r w:rsidR="00660382">
              <w:rPr>
                <w:rFonts w:ascii="Arial" w:hAnsi="Arial" w:cs="Arial"/>
                <w:lang w:val="de-DE" w:eastAsia="ja-JP"/>
              </w:rPr>
              <w:t>TU-T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57BE8" w14:textId="0C7BDB32" w:rsidR="00324C8D" w:rsidRPr="00660382" w:rsidRDefault="00660382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ITU</w:t>
            </w:r>
          </w:p>
        </w:tc>
      </w:tr>
      <w:tr w:rsidR="002F06D6" w:rsidRPr="00326C11" w14:paraId="498F4460" w14:textId="77777777" w:rsidTr="00660382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B8E0B" w14:textId="77777777" w:rsidR="002F06D6" w:rsidRPr="00260C74" w:rsidRDefault="000B2A67" w:rsidP="00256CC8">
            <w:pPr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S</w:t>
            </w:r>
            <w:r w:rsidR="00FE0E5F" w:rsidRPr="00260C74">
              <w:rPr>
                <w:rFonts w:ascii="Arial" w:hAnsi="Arial" w:cs="Arial" w:hint="eastAsia"/>
                <w:lang w:val="de-DE" w:eastAsia="ja-JP"/>
              </w:rPr>
              <w:t>cott M</w:t>
            </w:r>
            <w:r w:rsidRPr="00260C74">
              <w:rPr>
                <w:rFonts w:ascii="Arial" w:hAnsi="Arial" w:cs="Arial" w:hint="eastAsia"/>
                <w:lang w:val="de-DE" w:eastAsia="ja-JP"/>
              </w:rPr>
              <w:t>ansfield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4E9" w14:textId="77777777" w:rsidR="002F06D6" w:rsidRPr="00260C74" w:rsidRDefault="000B2A67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SM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E78DE" w14:textId="77777777" w:rsidR="002F06D6" w:rsidRPr="00260C74" w:rsidRDefault="000B2A67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MEF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F954B" w14:textId="77777777" w:rsidR="002F06D6" w:rsidRPr="00260C74" w:rsidRDefault="007A1436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MEF</w:t>
            </w:r>
          </w:p>
        </w:tc>
      </w:tr>
      <w:tr w:rsidR="00FE0E5F" w:rsidRPr="00326C11" w14:paraId="3A99E607" w14:textId="77777777" w:rsidTr="00660382">
        <w:trPr>
          <w:trHeight w:val="276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EE075" w14:textId="77777777" w:rsidR="00FE0E5F" w:rsidRPr="00260C74" w:rsidRDefault="00FE0E5F" w:rsidP="00256CC8">
            <w:pPr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/>
                <w:lang w:val="de-DE" w:eastAsia="ja-JP"/>
              </w:rPr>
              <w:t>Peter Adam</w:t>
            </w:r>
            <w:r w:rsidR="00712091" w:rsidRPr="00260C74">
              <w:rPr>
                <w:rFonts w:ascii="Arial" w:hAnsi="Arial" w:cs="Arial" w:hint="eastAsia"/>
                <w:lang w:val="de-DE" w:eastAsia="ja-JP"/>
              </w:rPr>
              <w:t>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A37" w14:textId="77777777" w:rsidR="00FE0E5F" w:rsidRPr="00260C74" w:rsidRDefault="00FE0E5F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PA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FE54A" w14:textId="77777777" w:rsidR="00FE0E5F" w:rsidRPr="00260C74" w:rsidRDefault="00FE0E5F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BBF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BEB2D" w14:textId="77777777" w:rsidR="00FE0E5F" w:rsidRPr="00260C74" w:rsidRDefault="007A1436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 w:hint="eastAsia"/>
                <w:lang w:val="de-DE" w:eastAsia="ja-JP"/>
              </w:rPr>
              <w:t>BBF</w:t>
            </w:r>
          </w:p>
        </w:tc>
      </w:tr>
      <w:tr w:rsidR="004371A0" w:rsidRPr="00326C11" w14:paraId="4DD7F7A6" w14:textId="77777777" w:rsidTr="00660382">
        <w:trPr>
          <w:trHeight w:val="276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4C2B4" w14:textId="3C550D7E" w:rsidR="004371A0" w:rsidRPr="00260C74" w:rsidRDefault="002060B1" w:rsidP="00256CC8">
            <w:pPr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/>
                <w:lang w:val="de-DE" w:eastAsia="ja-JP"/>
              </w:rPr>
              <w:t xml:space="preserve">Yvonne </w:t>
            </w:r>
            <w:proofErr w:type="spellStart"/>
            <w:r w:rsidRPr="00260C74">
              <w:rPr>
                <w:rFonts w:ascii="Arial" w:hAnsi="Arial" w:cs="Arial"/>
                <w:lang w:val="de-DE" w:eastAsia="ja-JP"/>
              </w:rPr>
              <w:t>Reigle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1A8" w14:textId="25F377FC" w:rsidR="004371A0" w:rsidRPr="002060B1" w:rsidRDefault="002060B1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YR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6E1D50" w14:textId="714482A1" w:rsidR="004371A0" w:rsidRPr="004371A0" w:rsidRDefault="004371A0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ATIS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737E3" w14:textId="6C5446D5" w:rsidR="004371A0" w:rsidRPr="00260C74" w:rsidRDefault="004371A0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 w:rsidRPr="00260C74">
              <w:rPr>
                <w:rFonts w:ascii="Arial" w:hAnsi="Arial" w:cs="Arial"/>
                <w:lang w:val="de-DE" w:eastAsia="ja-JP"/>
              </w:rPr>
              <w:t>ATIS</w:t>
            </w:r>
          </w:p>
        </w:tc>
      </w:tr>
    </w:tbl>
    <w:p w14:paraId="3D1A7BBA" w14:textId="77777777" w:rsidR="009F430B" w:rsidRDefault="009F430B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  <w:lang w:eastAsia="ja-JP"/>
        </w:rPr>
      </w:pPr>
    </w:p>
    <w:p w14:paraId="3C09589A" w14:textId="77777777" w:rsidR="00256CC8" w:rsidRPr="00326C11" w:rsidRDefault="00256CC8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</w:rPr>
      </w:pPr>
      <w:r w:rsidRPr="00326C11">
        <w:rPr>
          <w:rFonts w:ascii="Arial" w:hAnsi="Arial" w:cs="Arial"/>
          <w:b/>
          <w:sz w:val="22"/>
          <w:szCs w:val="22"/>
          <w:u w:val="single"/>
        </w:rPr>
        <w:t>Document History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95"/>
        <w:gridCol w:w="1790"/>
        <w:gridCol w:w="5658"/>
      </w:tblGrid>
      <w:tr w:rsidR="00256CC8" w:rsidRPr="00326C11" w14:paraId="4ED674D3" w14:textId="77777777">
        <w:trPr>
          <w:trHeight w:val="227"/>
          <w:tblHeader/>
          <w:jc w:val="center"/>
        </w:trPr>
        <w:tc>
          <w:tcPr>
            <w:tcW w:w="1096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4D98D11B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Version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7A9AC562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Editor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1E9332DF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Date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101348A4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Changes</w:t>
            </w:r>
          </w:p>
        </w:tc>
      </w:tr>
      <w:tr w:rsidR="00256CC8" w:rsidRPr="00326C11" w14:paraId="23B52CC3" w14:textId="77777777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C93CD" w14:textId="77777777" w:rsidR="00256CC8" w:rsidRPr="00326C11" w:rsidRDefault="00256CC8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EEE72" w14:textId="77777777" w:rsidR="00256CC8" w:rsidRPr="00326C11" w:rsidRDefault="00E713FA" w:rsidP="00BC61E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SEF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E767D" w14:textId="419EB7ED" w:rsidR="00256CC8" w:rsidRPr="00326C11" w:rsidRDefault="00A95372" w:rsidP="00A95372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10</w:t>
            </w:r>
            <w:r w:rsidR="00324C8D">
              <w:rPr>
                <w:rFonts w:ascii="Arial" w:hAnsi="Arial" w:cs="Arial"/>
                <w:lang w:eastAsia="ja-JP"/>
              </w:rPr>
              <w:t>.</w:t>
            </w:r>
            <w:r>
              <w:rPr>
                <w:rFonts w:ascii="Arial" w:hAnsi="Arial" w:cs="Arial"/>
                <w:lang w:eastAsia="ja-JP"/>
              </w:rPr>
              <w:t>12</w:t>
            </w:r>
            <w:r w:rsidR="00324C8D">
              <w:rPr>
                <w:rFonts w:ascii="Arial" w:hAnsi="Arial" w:cs="Arial"/>
                <w:lang w:eastAsia="ja-JP"/>
              </w:rPr>
              <w:t>.</w:t>
            </w:r>
            <w:r w:rsidR="00E713FA">
              <w:rPr>
                <w:rFonts w:ascii="Arial" w:hAnsi="Arial" w:cs="Arial"/>
                <w:lang w:eastAsia="ja-JP"/>
              </w:rPr>
              <w:t>201</w:t>
            </w:r>
            <w:r w:rsidR="00324C8D">
              <w:rPr>
                <w:rFonts w:ascii="Arial" w:hAnsi="Arial" w:cs="Arial"/>
                <w:lang w:eastAsia="ja-JP"/>
              </w:rPr>
              <w:t>3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46289" w14:textId="77777777" w:rsidR="00256CC8" w:rsidRPr="00326C11" w:rsidRDefault="00256CC8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</w:rPr>
              <w:t>Initial Draft</w:t>
            </w:r>
          </w:p>
        </w:tc>
      </w:tr>
      <w:tr w:rsidR="002F06D6" w:rsidRPr="00326C11" w14:paraId="5DF09234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30C94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67E81" w14:textId="7938EDD1" w:rsidR="002F06D6" w:rsidRPr="00326C11" w:rsidRDefault="00B70128" w:rsidP="00BC61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SEF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AFF4B5" w14:textId="18086673" w:rsidR="002F06D6" w:rsidRPr="00326C11" w:rsidRDefault="00B70128" w:rsidP="00BC61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12.12.2013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B6F0F" w14:textId="179D3F32" w:rsidR="002F06D6" w:rsidRPr="00326C11" w:rsidRDefault="00B70128" w:rsidP="00B70128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Edits after review PM</w:t>
            </w:r>
          </w:p>
        </w:tc>
      </w:tr>
      <w:tr w:rsidR="002F06D6" w:rsidRPr="00326C11" w14:paraId="42D20626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5AEB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D0D9B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EFCCD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27CFE" w14:textId="77777777" w:rsidR="002F06D6" w:rsidRPr="00326C11" w:rsidRDefault="002F06D6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F06D6" w:rsidRPr="00326C11" w14:paraId="078E4E1E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2C38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1.0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42F8B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B0B9FE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C1E97" w14:textId="77777777" w:rsidR="002F06D6" w:rsidRPr="00326C11" w:rsidRDefault="002F06D6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9577E68" w14:textId="77777777" w:rsidR="00274B42" w:rsidRDefault="00274B42">
      <w:pPr>
        <w:pStyle w:val="PSIStandard"/>
        <w:outlineLvl w:val="0"/>
        <w:rPr>
          <w:rFonts w:ascii="Arial" w:hAnsi="Arial" w:cs="Arial"/>
          <w:b/>
          <w:u w:val="single"/>
        </w:rPr>
      </w:pPr>
    </w:p>
    <w:p w14:paraId="2C994DC0" w14:textId="77777777" w:rsidR="00274B42" w:rsidRDefault="00274B42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10487CDE" w14:textId="56147774" w:rsidR="00256CC8" w:rsidRDefault="00256CC8">
      <w:pPr>
        <w:pStyle w:val="PSIStandard"/>
        <w:spacing w:after="120"/>
        <w:outlineLvl w:val="0"/>
        <w:rPr>
          <w:rFonts w:ascii="Arial" w:hAnsi="Arial" w:cs="Arial"/>
          <w:b/>
          <w:u w:val="single"/>
          <w:lang w:eastAsia="ja-JP"/>
        </w:rPr>
      </w:pPr>
      <w:r w:rsidRPr="00326C11">
        <w:rPr>
          <w:rFonts w:ascii="Arial" w:hAnsi="Arial" w:cs="Arial"/>
          <w:b/>
          <w:u w:val="single"/>
        </w:rPr>
        <w:lastRenderedPageBreak/>
        <w:t>Agenda</w:t>
      </w:r>
      <w:r w:rsidR="001532A4" w:rsidRPr="00326C11">
        <w:rPr>
          <w:rFonts w:ascii="Arial" w:hAnsi="Arial" w:cs="Arial"/>
          <w:b/>
          <w:u w:val="single"/>
          <w:lang w:eastAsia="ja-JP"/>
        </w:rPr>
        <w:t xml:space="preserve"> for </w:t>
      </w:r>
      <w:r w:rsidR="00751D56">
        <w:rPr>
          <w:rFonts w:ascii="Arial" w:hAnsi="Arial" w:cs="Arial"/>
          <w:b/>
          <w:u w:val="single"/>
          <w:lang w:eastAsia="ja-JP"/>
        </w:rPr>
        <w:t>6</w:t>
      </w:r>
      <w:r w:rsidR="00751D56" w:rsidRPr="00751D56">
        <w:rPr>
          <w:rFonts w:ascii="Arial" w:hAnsi="Arial" w:cs="Arial"/>
          <w:b/>
          <w:u w:val="single"/>
          <w:vertAlign w:val="superscript"/>
          <w:lang w:eastAsia="ja-JP"/>
        </w:rPr>
        <w:t>th</w:t>
      </w:r>
      <w:r w:rsidR="00751D56">
        <w:rPr>
          <w:rFonts w:ascii="Arial" w:hAnsi="Arial" w:cs="Arial"/>
          <w:b/>
          <w:u w:val="single"/>
          <w:lang w:eastAsia="ja-JP"/>
        </w:rPr>
        <w:t xml:space="preserve"> December 2013</w:t>
      </w:r>
    </w:p>
    <w:p w14:paraId="6A680A1F" w14:textId="77777777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345944EB" w14:textId="77777777" w:rsid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 xml:space="preserve">Chair: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  <w:t>Dr. Peter Meissner, Operating Officer, NGMN Alliance</w:t>
      </w:r>
    </w:p>
    <w:p w14:paraId="0A51F077" w14:textId="77777777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5FB5B64C" w14:textId="704ED41E" w:rsid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 xml:space="preserve">09:00: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1: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Welcome and introduction of participants</w:t>
      </w:r>
    </w:p>
    <w:p w14:paraId="755748F8" w14:textId="77777777" w:rsidR="00AD0E43" w:rsidRPr="00CB3B85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591F7406" w14:textId="1B2C85A7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 xml:space="preserve">09:10: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2: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Action points from last MSDO meeting</w:t>
      </w:r>
    </w:p>
    <w:p w14:paraId="30973DD8" w14:textId="77777777" w:rsidR="00AD0E43" w:rsidRDefault="00AD0E43" w:rsidP="00CB3B85">
      <w:pPr>
        <w:widowControl w:val="0"/>
        <w:autoSpaceDE w:val="0"/>
        <w:autoSpaceDN w:val="0"/>
        <w:adjustRightInd w:val="0"/>
        <w:ind w:left="720" w:hanging="720"/>
        <w:rPr>
          <w:rFonts w:asciiTheme="minorHAnsi" w:hAnsiTheme="minorHAnsi" w:cs="Calibri"/>
          <w:sz w:val="22"/>
          <w:szCs w:val="22"/>
          <w:lang w:eastAsia="ja-JP"/>
        </w:rPr>
      </w:pPr>
    </w:p>
    <w:p w14:paraId="26B2F208" w14:textId="161009CC" w:rsidR="00CB3B85" w:rsidRPr="00CB3B85" w:rsidRDefault="00CB3B85" w:rsidP="00CB3B85">
      <w:pPr>
        <w:widowControl w:val="0"/>
        <w:autoSpaceDE w:val="0"/>
        <w:autoSpaceDN w:val="0"/>
        <w:adjustRightInd w:val="0"/>
        <w:ind w:left="720" w:hanging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 xml:space="preserve">09:30: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3: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Status from each attending organisation (general presentation from ITU-T, ETSI, TMF, 3GPP, ONF, OMG, etc.)</w:t>
      </w:r>
    </w:p>
    <w:p w14:paraId="39FBED4E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Impact of the introduction of converged management in respective specs</w:t>
      </w:r>
    </w:p>
    <w:p w14:paraId="10CB9F5B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Work done until now on converged management and future work</w:t>
      </w:r>
    </w:p>
    <w:p w14:paraId="6EAD2D9D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Expectations from MSDO activities</w:t>
      </w:r>
    </w:p>
    <w:p w14:paraId="04BBCBC9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Level of commitment to MSDO</w:t>
      </w:r>
    </w:p>
    <w:p w14:paraId="3385994A" w14:textId="77777777" w:rsid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Proposals for more joint work in MSDO</w:t>
      </w:r>
    </w:p>
    <w:p w14:paraId="57305C71" w14:textId="77777777" w:rsidR="00AD0E43" w:rsidRPr="00CB3B85" w:rsidRDefault="00AD0E43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</w:p>
    <w:p w14:paraId="2756795C" w14:textId="00549E72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11:00: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4: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Status NGMN NGCOR project</w:t>
      </w:r>
    </w:p>
    <w:p w14:paraId="3B7A9138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Review collaboration with NGMN partners and SDOs on NGCOR phase 2</w:t>
      </w:r>
    </w:p>
    <w:p w14:paraId="76A1AEC1" w14:textId="35D8BF51" w:rsidR="00CB3B85" w:rsidRPr="00CB3B85" w:rsidRDefault="00CB3B85" w:rsidP="00AD0E43">
      <w:pPr>
        <w:widowControl w:val="0"/>
        <w:autoSpaceDE w:val="0"/>
        <w:autoSpaceDN w:val="0"/>
        <w:adjustRightInd w:val="0"/>
        <w:ind w:firstLine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Presentation of the NGCOR Evolution project</w:t>
      </w:r>
    </w:p>
    <w:p w14:paraId="352C42BD" w14:textId="77777777" w:rsidR="00AD0E43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33BA19DA" w14:textId="494F2BE4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13:00: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5: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Status update on M-SDO JWG activity on Converged PM - Open issues, further steps</w:t>
      </w:r>
    </w:p>
    <w:p w14:paraId="7E091A22" w14:textId="77777777" w:rsidR="00AD0E43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057E7DDD" w14:textId="7D53B7AC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13:30: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6: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Status update on M-SDO JWG activity on Modelling phase 2 - Open issues, further steps</w:t>
      </w:r>
    </w:p>
    <w:p w14:paraId="3E3C8383" w14:textId="77777777" w:rsidR="00AD0E43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60AF4D91" w14:textId="0FBA34A7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14:00: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7: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New joint projects  - e.g. FMH continuation or any other proposals</w:t>
      </w:r>
    </w:p>
    <w:p w14:paraId="328E077E" w14:textId="77777777" w:rsidR="00AD0E43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403F9C0D" w14:textId="7582A52F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14:30: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8: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Overall assessment of MSDO activity:</w:t>
      </w:r>
    </w:p>
    <w:p w14:paraId="3135C4BC" w14:textId="77777777" w:rsidR="003C78A9" w:rsidRDefault="00CB3B85" w:rsidP="00CB3B85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Efficiency, resources, roadmap, etc.</w:t>
      </w:r>
    </w:p>
    <w:p w14:paraId="6E0D5C4D" w14:textId="76C92873" w:rsidR="00CB3B85" w:rsidRPr="00CB3B85" w:rsidRDefault="00CB3B85" w:rsidP="00CB3B85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Feedback and suggestions on MSDO operating mode</w:t>
      </w:r>
    </w:p>
    <w:p w14:paraId="119AE685" w14:textId="77777777" w:rsidR="00CB3B85" w:rsidRPr="00CB3B85" w:rsidRDefault="00CB3B85" w:rsidP="00CB3B85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- Future organisation of MSDO</w:t>
      </w:r>
    </w:p>
    <w:p w14:paraId="0DC22A85" w14:textId="77777777" w:rsidR="00AD0E43" w:rsidRDefault="00AD0E43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</w:p>
    <w:p w14:paraId="7E8A2932" w14:textId="3007F6F5" w:rsidR="00CB3B85" w:rsidRPr="00CB3B85" w:rsidRDefault="00CB3B85" w:rsidP="00CB3B85">
      <w:pPr>
        <w:widowControl w:val="0"/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  <w:lang w:eastAsia="ja-JP"/>
        </w:rPr>
      </w:pPr>
      <w:r w:rsidRPr="00CB3B85">
        <w:rPr>
          <w:rFonts w:asciiTheme="minorHAnsi" w:hAnsiTheme="minorHAnsi" w:cs="Calibri"/>
          <w:sz w:val="22"/>
          <w:szCs w:val="22"/>
          <w:lang w:eastAsia="ja-JP"/>
        </w:rPr>
        <w:t>17:00: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ab/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TOP 9: </w:t>
      </w:r>
      <w:r w:rsidRPr="00CB3B85">
        <w:rPr>
          <w:rFonts w:asciiTheme="minorHAnsi" w:hAnsiTheme="minorHAnsi" w:cs="Calibri"/>
          <w:sz w:val="22"/>
          <w:szCs w:val="22"/>
          <w:lang w:eastAsia="ja-JP"/>
        </w:rPr>
        <w:t>Close of Meeting, Next dates</w:t>
      </w:r>
    </w:p>
    <w:p w14:paraId="155B5BCD" w14:textId="77777777" w:rsidR="00CB3B85" w:rsidRPr="00CB3B85" w:rsidRDefault="00CB3B85" w:rsidP="00CB3B85">
      <w:pPr>
        <w:spacing w:line="276" w:lineRule="auto"/>
        <w:rPr>
          <w:rFonts w:asciiTheme="minorHAnsi" w:hAnsiTheme="minorHAnsi" w:cstheme="minorBidi"/>
          <w:sz w:val="22"/>
          <w:szCs w:val="22"/>
          <w:lang w:eastAsia="ja-JP"/>
        </w:rPr>
      </w:pPr>
    </w:p>
    <w:p w14:paraId="6F630977" w14:textId="7A009304" w:rsidR="00256CC8" w:rsidRPr="00794BE5" w:rsidRDefault="00274B42" w:rsidP="00794BE5">
      <w:pPr>
        <w:rPr>
          <w:rFonts w:ascii="Arial" w:hAnsi="Arial" w:cs="Arial"/>
          <w:lang w:eastAsia="ja-JP"/>
        </w:rPr>
      </w:pPr>
      <w:r w:rsidRPr="00CE1EC7">
        <w:rPr>
          <w:rFonts w:ascii="Arial" w:hAnsi="Arial" w:cs="Arial"/>
          <w:lang w:eastAsia="ja-JP"/>
        </w:rPr>
        <w:br w:type="page"/>
      </w:r>
    </w:p>
    <w:p w14:paraId="456F0AD9" w14:textId="77777777" w:rsidR="00256CC8" w:rsidRPr="00326C11" w:rsidRDefault="00256CC8">
      <w:pPr>
        <w:pStyle w:val="Kommentartext"/>
        <w:rPr>
          <w:rFonts w:ascii="Arial" w:hAnsi="Arial" w:cs="Arial"/>
        </w:rPr>
      </w:pPr>
      <w:r w:rsidRPr="00326C11">
        <w:rPr>
          <w:rFonts w:ascii="Arial" w:hAnsi="Arial" w:cs="Arial"/>
          <w:b/>
          <w:highlight w:val="red"/>
        </w:rPr>
        <w:lastRenderedPageBreak/>
        <w:t>AP</w:t>
      </w:r>
      <w:r w:rsidRPr="00326C11">
        <w:rPr>
          <w:rFonts w:ascii="Arial" w:hAnsi="Arial" w:cs="Arial"/>
        </w:rPr>
        <w:t xml:space="preserve">: Action Point; </w:t>
      </w:r>
      <w:r w:rsidRPr="00326C11">
        <w:rPr>
          <w:rFonts w:ascii="Arial" w:hAnsi="Arial" w:cs="Arial"/>
          <w:b/>
          <w:highlight w:val="yellow"/>
        </w:rPr>
        <w:t>D</w:t>
      </w:r>
      <w:r w:rsidRPr="00326C11">
        <w:rPr>
          <w:rFonts w:ascii="Arial" w:hAnsi="Arial" w:cs="Arial"/>
        </w:rPr>
        <w:t xml:space="preserve">: Decision; </w:t>
      </w:r>
      <w:r w:rsidRPr="00326C11">
        <w:rPr>
          <w:rFonts w:ascii="Arial" w:hAnsi="Arial" w:cs="Arial"/>
          <w:b/>
        </w:rPr>
        <w:t>I</w:t>
      </w:r>
      <w:r w:rsidRPr="00326C11">
        <w:rPr>
          <w:rFonts w:ascii="Arial" w:hAnsi="Arial" w:cs="Arial"/>
        </w:rPr>
        <w:t xml:space="preserve">: Information; </w:t>
      </w:r>
      <w:r w:rsidRPr="00326C11">
        <w:rPr>
          <w:rFonts w:ascii="Arial" w:hAnsi="Arial" w:cs="Arial"/>
          <w:b/>
          <w:highlight w:val="green"/>
        </w:rPr>
        <w:t>AG</w:t>
      </w:r>
      <w:r w:rsidRPr="00326C11">
        <w:rPr>
          <w:rFonts w:ascii="Arial" w:hAnsi="Arial" w:cs="Arial"/>
        </w:rPr>
        <w:t>: Agreement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663"/>
        <w:gridCol w:w="6956"/>
        <w:gridCol w:w="868"/>
        <w:gridCol w:w="852"/>
      </w:tblGrid>
      <w:tr w:rsidR="00256CC8" w:rsidRPr="00326C11" w14:paraId="305BEFDE" w14:textId="77777777" w:rsidTr="00CF3A23">
        <w:trPr>
          <w:trHeight w:val="144"/>
          <w:tblHeader/>
          <w:jc w:val="center"/>
        </w:trPr>
        <w:tc>
          <w:tcPr>
            <w:tcW w:w="528" w:type="dxa"/>
            <w:shd w:val="clear" w:color="auto" w:fill="auto"/>
          </w:tcPr>
          <w:p w14:paraId="500000F8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#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B3217A4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Index</w:t>
            </w:r>
          </w:p>
        </w:tc>
        <w:tc>
          <w:tcPr>
            <w:tcW w:w="6985" w:type="dxa"/>
            <w:shd w:val="clear" w:color="auto" w:fill="auto"/>
          </w:tcPr>
          <w:p w14:paraId="3BC1B77C" w14:textId="77777777" w:rsidR="00256CC8" w:rsidRPr="00326C11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Message/Topic/Issue</w:t>
            </w:r>
          </w:p>
        </w:tc>
        <w:tc>
          <w:tcPr>
            <w:tcW w:w="869" w:type="dxa"/>
            <w:shd w:val="clear" w:color="auto" w:fill="auto"/>
          </w:tcPr>
          <w:p w14:paraId="11A8DFC6" w14:textId="1683AED5" w:rsidR="00256CC8" w:rsidRPr="00326C11" w:rsidRDefault="00256CC8" w:rsidP="00CF3A23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Who</w:t>
            </w:r>
          </w:p>
        </w:tc>
        <w:tc>
          <w:tcPr>
            <w:tcW w:w="821" w:type="dxa"/>
            <w:shd w:val="clear" w:color="auto" w:fill="auto"/>
          </w:tcPr>
          <w:p w14:paraId="169D6C99" w14:textId="77777777" w:rsidR="00256CC8" w:rsidRPr="00326C11" w:rsidRDefault="00256CC8" w:rsidP="00CF3A23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Due</w:t>
            </w:r>
          </w:p>
        </w:tc>
      </w:tr>
      <w:tr w:rsidR="00256CC8" w:rsidRPr="00326C11" w14:paraId="70D19F5E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/>
          </w:tcPr>
          <w:p w14:paraId="520DD9A9" w14:textId="77777777" w:rsidR="00256CC8" w:rsidRPr="00326C11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6C1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63" w:type="dxa"/>
            <w:shd w:val="clear" w:color="auto" w:fill="D9D9D9"/>
            <w:vAlign w:val="center"/>
          </w:tcPr>
          <w:p w14:paraId="78640334" w14:textId="77777777" w:rsidR="00256CC8" w:rsidRPr="00326C11" w:rsidRDefault="00256CC8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5" w:type="dxa"/>
            <w:shd w:val="clear" w:color="auto" w:fill="D9D9D9"/>
          </w:tcPr>
          <w:p w14:paraId="2FDBE7CA" w14:textId="77777777" w:rsidR="00256CC8" w:rsidRPr="00326C11" w:rsidRDefault="00452F1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</w:rPr>
              <w:t>Opening of the meeting &amp; Introduction</w:t>
            </w:r>
          </w:p>
        </w:tc>
        <w:tc>
          <w:tcPr>
            <w:tcW w:w="869" w:type="dxa"/>
            <w:shd w:val="clear" w:color="auto" w:fill="D9D9D9"/>
          </w:tcPr>
          <w:p w14:paraId="2257FAA4" w14:textId="6F1FDD4F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/>
          </w:tcPr>
          <w:p w14:paraId="24371948" w14:textId="77777777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1494E" w:rsidRPr="00326C11" w14:paraId="01FFDBA3" w14:textId="77777777" w:rsidTr="007C7B19">
        <w:trPr>
          <w:trHeight w:val="542"/>
          <w:jc w:val="center"/>
        </w:trPr>
        <w:tc>
          <w:tcPr>
            <w:tcW w:w="528" w:type="dxa"/>
            <w:shd w:val="clear" w:color="auto" w:fill="FFFFFF" w:themeFill="background1"/>
          </w:tcPr>
          <w:p w14:paraId="6F42997B" w14:textId="77777777" w:rsidR="0001494E" w:rsidRPr="00326C11" w:rsidRDefault="0001494E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shd w:val="clear" w:color="auto" w:fill="auto"/>
          </w:tcPr>
          <w:p w14:paraId="6906EB3B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</w:rPr>
              <w:t>I</w:t>
            </w:r>
          </w:p>
          <w:p w14:paraId="6962A807" w14:textId="62C1EE0F" w:rsidR="00AA4437" w:rsidRPr="00347724" w:rsidRDefault="00AA4437" w:rsidP="0001494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85" w:type="dxa"/>
            <w:shd w:val="clear" w:color="auto" w:fill="auto"/>
          </w:tcPr>
          <w:p w14:paraId="08D4F4AE" w14:textId="3E20C2ED" w:rsidR="0001494E" w:rsidRPr="0001494E" w:rsidRDefault="00D83668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PM opened the meeting;</w:t>
            </w:r>
          </w:p>
          <w:p w14:paraId="58EDAE13" w14:textId="77777777" w:rsidR="00AA4437" w:rsidRPr="00FE1C35" w:rsidRDefault="0001494E" w:rsidP="007C7B19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>Agenda approved without modifications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>;</w:t>
            </w:r>
          </w:p>
          <w:p w14:paraId="1C523A31" w14:textId="77777777" w:rsidR="00FE1C35" w:rsidRPr="00C302FB" w:rsidRDefault="00FE1C35" w:rsidP="00FE1C35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ONF and IPv6 Forum are welcomed as new participating organisations;</w:t>
            </w:r>
          </w:p>
          <w:p w14:paraId="6D3AD0A2" w14:textId="232FB07F" w:rsidR="00C302FB" w:rsidRPr="00C302FB" w:rsidRDefault="00C302FB" w:rsidP="00C302FB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0462C4A0" w14:textId="4FBEEB35" w:rsidR="0001494E" w:rsidRPr="00CF3A23" w:rsidRDefault="0001494E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5C1DE5A5" w14:textId="77777777" w:rsidR="0001494E" w:rsidRPr="00CF3A23" w:rsidRDefault="0001494E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256CC8" w:rsidRPr="00326C11" w14:paraId="61D4DD22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/>
          </w:tcPr>
          <w:p w14:paraId="4F99B6E2" w14:textId="77777777" w:rsidR="00256CC8" w:rsidRPr="00326C11" w:rsidRDefault="0001494E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2</w:t>
            </w:r>
          </w:p>
        </w:tc>
        <w:tc>
          <w:tcPr>
            <w:tcW w:w="663" w:type="dxa"/>
            <w:shd w:val="clear" w:color="auto" w:fill="D9D9D9"/>
            <w:vAlign w:val="center"/>
          </w:tcPr>
          <w:p w14:paraId="5709DE8F" w14:textId="77777777" w:rsidR="00256CC8" w:rsidRPr="00326C11" w:rsidRDefault="00256CC8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85" w:type="dxa"/>
            <w:shd w:val="clear" w:color="auto" w:fill="D9D9D9"/>
          </w:tcPr>
          <w:p w14:paraId="30ABF85B" w14:textId="77777777" w:rsidR="00256CC8" w:rsidRPr="00F2330C" w:rsidRDefault="0001494E">
            <w:pPr>
              <w:rPr>
                <w:rFonts w:ascii="Arial" w:hAnsi="Arial" w:cs="Arial"/>
                <w:b/>
              </w:rPr>
            </w:pPr>
            <w:r w:rsidRPr="00F2330C">
              <w:rPr>
                <w:rFonts w:ascii="Arial" w:hAnsi="Arial" w:cs="Arial"/>
                <w:b/>
                <w:bCs/>
              </w:rPr>
              <w:t>Update on conclusions and action points of last meetings</w:t>
            </w:r>
            <w:r w:rsidRPr="00F2330C">
              <w:rPr>
                <w:rFonts w:ascii="Arial" w:hAnsi="Arial" w:cs="Arial"/>
                <w:b/>
              </w:rPr>
              <w:t xml:space="preserve"> &amp; approval of last</w:t>
            </w:r>
            <w:r w:rsidRPr="00F2330C">
              <w:rPr>
                <w:rFonts w:ascii="Arial" w:hAnsi="Arial" w:cs="Arial" w:hint="eastAsia"/>
                <w:b/>
                <w:lang w:eastAsia="ja-JP"/>
              </w:rPr>
              <w:t xml:space="preserve"> meeting</w:t>
            </w:r>
            <w:r w:rsidR="00256CC8" w:rsidRPr="00F2330C">
              <w:rPr>
                <w:rFonts w:ascii="Arial" w:hAnsi="Arial" w:cs="Arial"/>
                <w:b/>
              </w:rPr>
              <w:t xml:space="preserve"> minutes</w:t>
            </w:r>
          </w:p>
        </w:tc>
        <w:tc>
          <w:tcPr>
            <w:tcW w:w="869" w:type="dxa"/>
            <w:shd w:val="clear" w:color="auto" w:fill="D9D9D9"/>
          </w:tcPr>
          <w:p w14:paraId="50637DD2" w14:textId="6D032DF1" w:rsidR="00256CC8" w:rsidRPr="00CF3A23" w:rsidRDefault="00256CC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/>
          </w:tcPr>
          <w:p w14:paraId="13DEB510" w14:textId="77777777" w:rsidR="00256CC8" w:rsidRPr="00CF3A23" w:rsidRDefault="00256CC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01494E" w:rsidRPr="00326C11" w14:paraId="5510AFC3" w14:textId="77777777" w:rsidTr="007C7B19">
        <w:trPr>
          <w:trHeight w:val="797"/>
          <w:jc w:val="center"/>
        </w:trPr>
        <w:tc>
          <w:tcPr>
            <w:tcW w:w="528" w:type="dxa"/>
            <w:shd w:val="clear" w:color="auto" w:fill="auto"/>
          </w:tcPr>
          <w:p w14:paraId="3E3455A4" w14:textId="26C36C23" w:rsidR="0001494E" w:rsidRPr="002B686D" w:rsidRDefault="0001494E" w:rsidP="00F2330C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78C64AD1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  <w:lang w:eastAsia="ja-JP"/>
              </w:rPr>
              <w:t>I</w:t>
            </w:r>
          </w:p>
          <w:p w14:paraId="0FCD896D" w14:textId="28249871" w:rsidR="007C7B19" w:rsidRPr="00890987" w:rsidRDefault="002979AD" w:rsidP="007C7B19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2979AD">
              <w:rPr>
                <w:rFonts w:ascii="Arial" w:hAnsi="Arial" w:cs="Arial"/>
                <w:b/>
                <w:bCs/>
                <w:highlight w:val="green"/>
                <w:lang w:val="de-DE"/>
              </w:rPr>
              <w:t>AG</w:t>
            </w:r>
          </w:p>
          <w:p w14:paraId="273811B3" w14:textId="280EA436" w:rsidR="00D83668" w:rsidRPr="00890987" w:rsidRDefault="00D83668" w:rsidP="0001494E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</w:p>
        </w:tc>
        <w:tc>
          <w:tcPr>
            <w:tcW w:w="6985" w:type="dxa"/>
            <w:shd w:val="clear" w:color="auto" w:fill="auto"/>
          </w:tcPr>
          <w:p w14:paraId="2AF0CE35" w14:textId="77777777" w:rsidR="002979AD" w:rsidRPr="002979AD" w:rsidRDefault="007F4CDC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</w:rPr>
            </w:pPr>
            <w:r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>SEF: No outstanding a</w:t>
            </w:r>
            <w:r w:rsidR="0001494E"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ction items </w:t>
            </w:r>
            <w:r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from last meeting; </w:t>
            </w:r>
          </w:p>
          <w:p w14:paraId="28A4B2EC" w14:textId="77777777" w:rsidR="0001494E" w:rsidRPr="00C302FB" w:rsidRDefault="002979AD" w:rsidP="00FE1C35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Minutes</w:t>
            </w:r>
            <w:r w:rsidR="00FE1C3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of the F2F M-SDO meeting o</w:t>
            </w:r>
            <w:r w:rsidR="0001494E"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n </w:t>
            </w:r>
            <w:r w:rsidR="00FE1C35">
              <w:rPr>
                <w:rFonts w:ascii="Arial" w:hAnsi="Arial" w:cs="Arial"/>
                <w:sz w:val="20"/>
                <w:szCs w:val="20"/>
                <w:lang w:val="en-GB" w:eastAsia="ja-JP"/>
              </w:rPr>
              <w:t>5</w:t>
            </w:r>
            <w:r w:rsidR="00FE1C35" w:rsidRPr="00FE1C3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 w:rsidR="00FE1C3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June 2013</w:t>
            </w:r>
            <w:r w:rsidR="007F4CDC"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 w:rsidR="0001494E"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>approved</w:t>
            </w:r>
            <w:r w:rsidR="00274B42" w:rsidRPr="007F4CD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without changes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;</w:t>
            </w:r>
          </w:p>
          <w:p w14:paraId="6E691BCC" w14:textId="7B75CBDB" w:rsidR="00C302FB" w:rsidRPr="00C302FB" w:rsidRDefault="00C302FB" w:rsidP="00C302FB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shd w:val="clear" w:color="auto" w:fill="auto"/>
          </w:tcPr>
          <w:p w14:paraId="515C5B18" w14:textId="2E065B08" w:rsidR="0001494E" w:rsidRPr="00CF3A23" w:rsidRDefault="0001494E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auto"/>
          </w:tcPr>
          <w:p w14:paraId="5F1F7678" w14:textId="77777777" w:rsidR="0001494E" w:rsidRPr="00CF3A23" w:rsidRDefault="0001494E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29F10D86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7C33A154" w14:textId="32184A97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C11D62" w14:textId="77777777" w:rsidR="00F2330C" w:rsidRPr="00326C11" w:rsidRDefault="00F2330C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02911AD6" w14:textId="59086D91" w:rsidR="00F2330C" w:rsidRPr="00F2330C" w:rsidRDefault="00F2330C" w:rsidP="006008CD">
            <w:pPr>
              <w:rPr>
                <w:rFonts w:ascii="Arial" w:hAnsi="Arial" w:cs="Arial"/>
                <w:b/>
                <w:color w:val="000000" w:themeColor="text1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from each attending organisation (general presentation from ITU-T, ETSI, TMF, 3GPP, etc.)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13BF3C3E" w14:textId="3BD11BBC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2A76C85B" w14:textId="77777777" w:rsidR="00F2330C" w:rsidRPr="00326C11" w:rsidRDefault="00F2330C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</w:p>
        </w:tc>
      </w:tr>
      <w:tr w:rsidR="00F2330C" w:rsidRPr="00326C11" w14:paraId="32AF6195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auto"/>
          </w:tcPr>
          <w:p w14:paraId="1FA08594" w14:textId="2C799004" w:rsidR="00F2330C" w:rsidRPr="00341CD4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5E78DB50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lang w:eastAsia="ja-JP"/>
              </w:rPr>
              <w:t>I</w:t>
            </w:r>
          </w:p>
          <w:p w14:paraId="7EF869CD" w14:textId="77777777" w:rsidR="00CF3A23" w:rsidRDefault="00CF3A23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378C535B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1D66A83F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74FA081E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1E21C0E9" w14:textId="77777777" w:rsidR="003C78A9" w:rsidRDefault="003C78A9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37164ADB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6D427305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1DC24699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0FF26B50" w14:textId="77777777" w:rsidR="003C78A9" w:rsidRDefault="003C78A9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411B26F6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65C05591" w14:textId="77777777" w:rsidR="002B686D" w:rsidRDefault="002B686D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49B27ADE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78ED2F93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2CF85E98" w14:textId="4F51CB67" w:rsidR="002B686D" w:rsidRDefault="002B686D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630A7C94" w14:textId="77777777" w:rsidR="002B686D" w:rsidRDefault="002B686D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245A3387" w14:textId="77777777" w:rsidR="002B686D" w:rsidRDefault="002B686D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33777BE4" w14:textId="09D89600" w:rsidR="002B686D" w:rsidRDefault="002B686D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3E4701A7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295FE1BA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620B862C" w14:textId="77777777" w:rsidR="003C78A9" w:rsidRDefault="003C78A9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5E6358E3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  <w:p w14:paraId="2455DEC6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53B823C3" w14:textId="7777777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5A40C209" w14:textId="6AB276B7" w:rsidR="001F4828" w:rsidRDefault="001F4828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F4828">
              <w:rPr>
                <w:rFonts w:ascii="Arial" w:hAnsi="Arial" w:cs="Arial"/>
                <w:b/>
                <w:highlight w:val="red"/>
                <w:lang w:eastAsia="ja-JP"/>
              </w:rPr>
              <w:t>AP</w:t>
            </w:r>
          </w:p>
          <w:p w14:paraId="62FA0E61" w14:textId="37C694FF" w:rsidR="00CF3A23" w:rsidRPr="00341CD4" w:rsidRDefault="00CF3A23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6985" w:type="dxa"/>
            <w:shd w:val="clear" w:color="auto" w:fill="auto"/>
          </w:tcPr>
          <w:p w14:paraId="0E56F01B" w14:textId="22A92DA2" w:rsidR="004314A4" w:rsidRDefault="004314A4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CF3A2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NGMN presented new projects and partners of NGMN; </w:t>
            </w:r>
            <w:r w:rsidR="00FE1C35">
              <w:rPr>
                <w:rFonts w:ascii="Arial" w:hAnsi="Arial" w:cs="Arial"/>
                <w:sz w:val="20"/>
                <w:szCs w:val="20"/>
                <w:lang w:val="en-GB" w:eastAsia="ja-JP"/>
              </w:rPr>
              <w:t>indication that NGMN will also address 5G requirements from an operator point of view;</w:t>
            </w:r>
          </w:p>
          <w:p w14:paraId="771F07D1" w14:textId="6F468050" w:rsidR="001F4828" w:rsidRPr="00CF3A23" w:rsidRDefault="001F4828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NG</w:t>
            </w:r>
            <w:r w:rsidR="0032537A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COR requirements have been approved in October 2013; NGMN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Board has discussed the NGCOR requirements and asked for a clear path to implementation; implementation </w:t>
            </w:r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>plan is work-in-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progress and will presented in February 2014 to the NGMN Board; </w:t>
            </w:r>
          </w:p>
          <w:p w14:paraId="5E1A0578" w14:textId="3AB3E718" w:rsidR="002421F1" w:rsidRDefault="002421F1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CF3A2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3GPP presented on-going work and work-items being created in SA5 based on NGCOR requirements; </w:t>
            </w:r>
            <w:r w:rsidR="004314A4" w:rsidRPr="00CF3A2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conclusion is that NGMN NGCOR requirements are </w:t>
            </w:r>
            <w:r w:rsidR="00FE1C35">
              <w:rPr>
                <w:rFonts w:ascii="Arial" w:hAnsi="Arial" w:cs="Arial"/>
                <w:sz w:val="20"/>
                <w:szCs w:val="20"/>
                <w:lang w:val="en-GB" w:eastAsia="ja-JP"/>
              </w:rPr>
              <w:t>progressing;</w:t>
            </w:r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SA5 has also evaluated the MSDO activity; feedback discussed in TOP 8;</w:t>
            </w:r>
          </w:p>
          <w:p w14:paraId="40817E05" w14:textId="6C6B26E7" w:rsidR="00FE1C35" w:rsidRDefault="00FE1C35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TMF </w:t>
            </w:r>
            <w:r w:rsidR="001F4828">
              <w:rPr>
                <w:rFonts w:ascii="Arial" w:hAnsi="Arial" w:cs="Arial"/>
                <w:sz w:val="20"/>
                <w:szCs w:val="20"/>
                <w:lang w:val="en-GB" w:eastAsia="ja-JP"/>
              </w:rPr>
              <w:t>presented work on NGCOR requirements, and described the issues</w:t>
            </w:r>
            <w:r w:rsid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like too much focus on mobile communication, too many f2f meetings etc.</w:t>
            </w:r>
            <w:r w:rsidR="001F4828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they are faced with in attracting experts from TMF member companies; </w:t>
            </w:r>
          </w:p>
          <w:p w14:paraId="15B0496C" w14:textId="77777777" w:rsidR="002B686D" w:rsidRPr="006D10BE" w:rsidRDefault="002B686D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KM explained again the clear focus on </w:t>
            </w:r>
            <w:r w:rsidRPr="006D10BE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Converged Operation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 xml:space="preserve">. </w:t>
            </w:r>
          </w:p>
          <w:p w14:paraId="1E9F7A03" w14:textId="790968FD" w:rsidR="002B686D" w:rsidRPr="00CF3A23" w:rsidRDefault="002B686D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PM suggested to change the NGCOR slides accordingly, i.e. clearly indicate that Network Elements are meant to be in </w:t>
            </w:r>
            <w:r w:rsidRPr="006D10BE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Fixed and Mobile Networks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and are even part of </w:t>
            </w:r>
            <w:r w:rsidRPr="006D10BE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 xml:space="preserve">Data </w:t>
            </w:r>
            <w:proofErr w:type="spellStart"/>
            <w:r w:rsidRPr="006D10BE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Centers</w:t>
            </w:r>
            <w:proofErr w:type="spellEnd"/>
            <w:r w:rsidR="003012B7">
              <w:rPr>
                <w:rFonts w:ascii="Arial" w:hAnsi="Arial" w:cs="Arial"/>
                <w:sz w:val="20"/>
                <w:szCs w:val="20"/>
                <w:lang w:val="en-GB" w:eastAsia="ja-JP"/>
              </w:rPr>
              <w:t>, see Agenda # 8.</w:t>
            </w:r>
          </w:p>
          <w:p w14:paraId="045E94D0" w14:textId="4B756DE4" w:rsidR="00FE1C35" w:rsidRDefault="00FE1C35" w:rsidP="00CF3A23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ONF </w:t>
            </w:r>
            <w:r w:rsidR="00CF3A23" w:rsidRPr="00CF3A2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presented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organisation, scope and tasks as regards network management</w:t>
            </w:r>
            <w:r w:rsidR="00011D2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, and in particular software defined networks; </w:t>
            </w:r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>ONF also presented briefly “</w:t>
            </w:r>
            <w:proofErr w:type="spellStart"/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>OpenFlow</w:t>
            </w:r>
            <w:proofErr w:type="spellEnd"/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>”</w:t>
            </w:r>
            <w:r w:rsidR="00011D2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protocol;</w:t>
            </w:r>
            <w:r w:rsidR="00C02AE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 w:rsidR="003C78A9">
              <w:rPr>
                <w:rFonts w:ascii="Arial" w:hAnsi="Arial" w:cs="Arial"/>
                <w:sz w:val="20"/>
                <w:szCs w:val="20"/>
                <w:lang w:val="en-GB" w:eastAsia="ja-JP"/>
              </w:rPr>
              <w:t>since June 2013 ONF has</w:t>
            </w:r>
            <w:r w:rsidR="00011D2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 working group on mobile networks; </w:t>
            </w:r>
          </w:p>
          <w:p w14:paraId="3DA28C3A" w14:textId="13B4AE74" w:rsidR="00E81D25" w:rsidRPr="00E81D25" w:rsidRDefault="002C48FD" w:rsidP="00D81DF1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CF3A23">
              <w:rPr>
                <w:rFonts w:ascii="Arial" w:hAnsi="Arial" w:cs="Arial"/>
                <w:sz w:val="20"/>
                <w:szCs w:val="20"/>
                <w:lang w:eastAsia="ja-JP"/>
              </w:rPr>
              <w:t xml:space="preserve">RC </w:t>
            </w:r>
            <w:r w:rsidR="00FE1C35">
              <w:rPr>
                <w:rFonts w:ascii="Arial" w:hAnsi="Arial" w:cs="Arial"/>
                <w:sz w:val="20"/>
                <w:szCs w:val="20"/>
                <w:lang w:eastAsia="ja-JP"/>
              </w:rPr>
              <w:t xml:space="preserve">described briefly the plan for the </w:t>
            </w:r>
            <w:r w:rsidR="00D81DF1" w:rsidRPr="00CF3A23">
              <w:rPr>
                <w:rFonts w:ascii="Arial" w:hAnsi="Arial" w:cs="Arial"/>
                <w:sz w:val="20"/>
                <w:szCs w:val="20"/>
                <w:lang w:eastAsia="ja-JP"/>
              </w:rPr>
              <w:t xml:space="preserve">IEEE/GlobeCom </w:t>
            </w:r>
            <w:r w:rsidR="00CF3A23" w:rsidRPr="00CF3A23">
              <w:rPr>
                <w:rFonts w:ascii="Arial" w:hAnsi="Arial" w:cs="Arial"/>
                <w:sz w:val="20"/>
                <w:szCs w:val="20"/>
                <w:lang w:eastAsia="ja-JP"/>
              </w:rPr>
              <w:t>Conference 9</w:t>
            </w:r>
            <w:r w:rsidR="00011D25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  <w:r w:rsidR="00CF3A23" w:rsidRPr="00CF3A2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– 13. December </w:t>
            </w:r>
            <w:r w:rsidR="00D81DF1" w:rsidRPr="00CF3A23">
              <w:rPr>
                <w:rFonts w:ascii="Arial" w:hAnsi="Arial" w:cs="Arial"/>
                <w:sz w:val="20"/>
                <w:szCs w:val="20"/>
                <w:lang w:eastAsia="ja-JP"/>
              </w:rPr>
              <w:t xml:space="preserve">2013 </w:t>
            </w:r>
            <w:r w:rsidR="00CF3A23" w:rsidRPr="00CF3A23">
              <w:rPr>
                <w:rFonts w:ascii="Arial" w:hAnsi="Arial" w:cs="Arial"/>
                <w:sz w:val="20"/>
                <w:szCs w:val="20"/>
                <w:lang w:eastAsia="ja-JP"/>
              </w:rPr>
              <w:t>(</w:t>
            </w:r>
            <w:r w:rsidR="00CF3A23" w:rsidRPr="002B686D">
              <w:rPr>
                <w:rFonts w:ascii="Arial" w:hAnsi="Arial" w:cs="Arial"/>
                <w:sz w:val="20"/>
                <w:szCs w:val="20"/>
                <w:lang w:eastAsia="ja-JP"/>
              </w:rPr>
              <w:t>www.</w:t>
            </w:r>
            <w:r w:rsidR="00CF3A23" w:rsidRPr="002B686D">
              <w:rPr>
                <w:rFonts w:ascii="Arial" w:hAnsi="Arial" w:cs="Arial"/>
                <w:bCs/>
                <w:sz w:val="20"/>
                <w:szCs w:val="20"/>
                <w:lang w:eastAsia="ja-JP"/>
              </w:rPr>
              <w:t>ieee</w:t>
            </w:r>
            <w:r w:rsidR="00CF3A23" w:rsidRPr="002B686D">
              <w:rPr>
                <w:rFonts w:ascii="Arial" w:hAnsi="Arial" w:cs="Arial"/>
                <w:sz w:val="20"/>
                <w:szCs w:val="20"/>
                <w:lang w:eastAsia="ja-JP"/>
              </w:rPr>
              <w:t>-globecom.org)</w:t>
            </w:r>
            <w:r w:rsidR="00CF3A23" w:rsidRPr="00CF3A23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 w:rsidR="00D81DF1" w:rsidRPr="00CF3A23">
              <w:rPr>
                <w:rFonts w:ascii="Arial" w:hAnsi="Arial" w:cs="Arial"/>
                <w:sz w:val="20"/>
                <w:szCs w:val="20"/>
                <w:lang w:eastAsia="ja-JP"/>
              </w:rPr>
              <w:t>in Atlanta</w:t>
            </w:r>
            <w:r w:rsidR="00FE1C35">
              <w:rPr>
                <w:rFonts w:ascii="Arial" w:hAnsi="Arial" w:cs="Arial"/>
                <w:sz w:val="20"/>
                <w:szCs w:val="20"/>
                <w:lang w:eastAsia="ja-JP"/>
              </w:rPr>
              <w:t xml:space="preserve">; </w:t>
            </w:r>
            <w:r w:rsidR="00D81DF1" w:rsidRPr="00CF3A23">
              <w:rPr>
                <w:rFonts w:ascii="Arial" w:hAnsi="Arial" w:cs="Arial"/>
                <w:sz w:val="20"/>
                <w:szCs w:val="20"/>
                <w:lang w:eastAsia="ja-JP"/>
              </w:rPr>
              <w:t xml:space="preserve">MultiSDO activities </w:t>
            </w:r>
            <w:r w:rsidR="00FE1C35">
              <w:rPr>
                <w:rFonts w:ascii="Arial" w:hAnsi="Arial" w:cs="Arial"/>
                <w:sz w:val="20"/>
                <w:szCs w:val="20"/>
                <w:lang w:eastAsia="ja-JP"/>
              </w:rPr>
              <w:t xml:space="preserve">will be presented; </w:t>
            </w:r>
          </w:p>
          <w:p w14:paraId="102F5282" w14:textId="77777777" w:rsidR="00FE1C35" w:rsidRPr="00C02AE3" w:rsidRDefault="00FE1C35" w:rsidP="001F4828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RC</w:t>
            </w:r>
            <w:r w:rsidR="00E81D25">
              <w:rPr>
                <w:rFonts w:ascii="Arial" w:hAnsi="Arial" w:cs="Arial"/>
                <w:sz w:val="20"/>
                <w:szCs w:val="20"/>
                <w:lang w:eastAsia="ja-JP"/>
              </w:rPr>
              <w:t xml:space="preserve"> will contact the Object Management Group “OMG” (www.omg.org) to establish cooperation with MSDO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at the upcoming GlobeCom conference; </w:t>
            </w:r>
          </w:p>
          <w:p w14:paraId="57BF2597" w14:textId="5B813DA5" w:rsidR="00C02AE3" w:rsidRPr="00C02AE3" w:rsidRDefault="00C02AE3" w:rsidP="00C02AE3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47ADDB8F" w14:textId="77777777" w:rsidR="005C477F" w:rsidRPr="00CF3A23" w:rsidRDefault="005C477F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A8E3F4D" w14:textId="77777777" w:rsidR="00CF3A23" w:rsidRP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58CEC75" w14:textId="77777777" w:rsidR="00CF3A23" w:rsidRP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A580D7B" w14:textId="77777777" w:rsid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826C3C1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2306A4D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66AE5BD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DFC4E5C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357234D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0F1E876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B6FC625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A1133AA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0F7B967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A908A8B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61FE684" w14:textId="77777777" w:rsidR="001F4828" w:rsidRPr="00CF3A23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F0A24BE" w14:textId="77777777" w:rsid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F8FFD5E" w14:textId="77777777" w:rsidR="00011D25" w:rsidRDefault="00011D25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1F7DB17" w14:textId="77777777" w:rsidR="00011D25" w:rsidRPr="00CF3A23" w:rsidRDefault="00011D25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33046A4" w14:textId="77777777" w:rsidR="00CF3A23" w:rsidRP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FF514A0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824E84F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4FF2C01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C48106E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3AB45A5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E12F591" w14:textId="68DD2EE1" w:rsidR="00CF3A23" w:rsidRPr="00CF3A23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RC</w:t>
            </w:r>
          </w:p>
          <w:p w14:paraId="5B11E4E0" w14:textId="0EED7BAA" w:rsidR="002979AD" w:rsidRPr="00CF3A23" w:rsidRDefault="002979A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486696F2" w14:textId="77777777" w:rsidR="00BC61EC" w:rsidRPr="00CF3A23" w:rsidRDefault="00BC61EC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2B9AD5D" w14:textId="77777777" w:rsidR="002979AD" w:rsidRPr="00CF3A23" w:rsidRDefault="002979A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200EE8B" w14:textId="77777777" w:rsid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0DB1EA2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1330E0A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EAE394D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CD90423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C80646E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499AA82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62F3DF4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D6895E1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04AA337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A6463F3" w14:textId="77777777" w:rsidR="001F4828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85B3B7D" w14:textId="77777777" w:rsidR="001F4828" w:rsidRPr="00CF3A23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8CC2981" w14:textId="77777777" w:rsidR="00CF3A23" w:rsidRP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B611FFE" w14:textId="77777777" w:rsidR="00CF3A23" w:rsidRP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8151CDA" w14:textId="77777777" w:rsidR="00CF3A23" w:rsidRDefault="00CF3A23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9CAFF5" w14:textId="77777777" w:rsidR="00011D25" w:rsidRDefault="00011D25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2174975" w14:textId="77777777" w:rsidR="00011D25" w:rsidRPr="00CF3A23" w:rsidRDefault="00011D25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AF102A7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AFFA659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9BA42E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9F65F5D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BB546ED" w14:textId="77777777" w:rsidR="002B686D" w:rsidRDefault="002B686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B3164F3" w14:textId="085C6434" w:rsidR="004314A4" w:rsidRPr="00CF3A23" w:rsidRDefault="001F4828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ASAP</w:t>
            </w:r>
          </w:p>
          <w:p w14:paraId="5886491A" w14:textId="5DA14553" w:rsidR="002979AD" w:rsidRPr="00CF3A23" w:rsidRDefault="002979AD" w:rsidP="00CF3A23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29103F83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0D3F63A1" w14:textId="765C2BA4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DCA70" w14:textId="77777777" w:rsidR="00F2330C" w:rsidRPr="00326C11" w:rsidRDefault="00F2330C" w:rsidP="001D5508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7EAC184E" w14:textId="1EF8F102" w:rsidR="00F2330C" w:rsidRPr="00F2330C" w:rsidRDefault="002979AD" w:rsidP="007C7B19">
            <w:pPr>
              <w:rPr>
                <w:rFonts w:ascii="Arial" w:hAnsi="Arial" w:cs="Arial"/>
                <w:b/>
                <w:lang w:eastAsia="ja-JP"/>
              </w:rPr>
            </w:pPr>
            <w:r w:rsidRPr="002979AD">
              <w:rPr>
                <w:rFonts w:ascii="Arial" w:hAnsi="Arial" w:cs="Arial"/>
                <w:b/>
                <w:bCs/>
                <w:lang w:eastAsia="ja-JP"/>
              </w:rPr>
              <w:t xml:space="preserve">Status NGMN NGCOR project phase 2 and NGCOR 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2B2D5E93" w14:textId="127682DA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691F929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71AB24DD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FFFFFF" w:themeFill="background1"/>
          </w:tcPr>
          <w:p w14:paraId="6F613F1B" w14:textId="3F1C3EBD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FFFFFF" w:themeFill="background1"/>
          </w:tcPr>
          <w:p w14:paraId="4B32EA08" w14:textId="77777777" w:rsidR="00F2330C" w:rsidRPr="001D31B1" w:rsidRDefault="001D31B1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1D31B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1C9301FB" w14:textId="77777777" w:rsidR="00860E1F" w:rsidRDefault="00860E1F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0F4C8FF" w14:textId="4E024907" w:rsidR="002979AD" w:rsidRDefault="00955C9D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7DEABD57" w14:textId="193E5422" w:rsidR="00860E1F" w:rsidRPr="002979AD" w:rsidRDefault="00860E1F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0BEE9B2" w14:textId="48B86EE7" w:rsidR="002979AD" w:rsidRPr="00B70128" w:rsidRDefault="00955C9D" w:rsidP="001F482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B70128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</w:tc>
        <w:tc>
          <w:tcPr>
            <w:tcW w:w="6985" w:type="dxa"/>
            <w:shd w:val="clear" w:color="auto" w:fill="FFFFFF" w:themeFill="background1"/>
          </w:tcPr>
          <w:p w14:paraId="3FDBE093" w14:textId="77777777" w:rsidR="001F4828" w:rsidRDefault="001D31B1" w:rsidP="00C31C14">
            <w:pPr>
              <w:pStyle w:val="Listenabsatz"/>
              <w:numPr>
                <w:ilvl w:val="0"/>
                <w:numId w:val="7"/>
              </w:numPr>
              <w:ind w:left="127" w:hanging="127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KM</w:t>
            </w:r>
            <w:r w:rsidRPr="001D31B1">
              <w:rPr>
                <w:rFonts w:ascii="Arial" w:hAnsi="Arial" w:cs="Arial"/>
                <w:sz w:val="20"/>
                <w:szCs w:val="20"/>
                <w:lang w:eastAsia="ja-JP"/>
              </w:rPr>
              <w:t xml:space="preserve"> presented status of NGCOR project</w:t>
            </w:r>
            <w:r w:rsidR="002979AD">
              <w:rPr>
                <w:rFonts w:ascii="Arial" w:hAnsi="Arial" w:cs="Arial"/>
                <w:sz w:val="20"/>
                <w:szCs w:val="20"/>
                <w:lang w:eastAsia="ja-JP"/>
              </w:rPr>
              <w:t xml:space="preserve">, and the plans for the </w:t>
            </w:r>
            <w:r w:rsidR="001F4828">
              <w:rPr>
                <w:rFonts w:ascii="Arial" w:hAnsi="Arial" w:cs="Arial"/>
                <w:sz w:val="20"/>
                <w:szCs w:val="20"/>
                <w:lang w:eastAsia="ja-JP"/>
              </w:rPr>
              <w:t xml:space="preserve">implementation of </w:t>
            </w:r>
            <w:r w:rsidR="002979AD">
              <w:rPr>
                <w:rFonts w:ascii="Arial" w:hAnsi="Arial" w:cs="Arial"/>
                <w:sz w:val="20"/>
                <w:szCs w:val="20"/>
                <w:lang w:eastAsia="ja-JP"/>
              </w:rPr>
              <w:t>NGCOR</w:t>
            </w:r>
            <w:r w:rsidR="001F4828">
              <w:rPr>
                <w:rFonts w:ascii="Arial" w:hAnsi="Arial" w:cs="Arial"/>
                <w:sz w:val="20"/>
                <w:szCs w:val="20"/>
                <w:lang w:eastAsia="ja-JP"/>
              </w:rPr>
              <w:t>;</w:t>
            </w:r>
          </w:p>
          <w:p w14:paraId="69D2E451" w14:textId="3BE970B4" w:rsidR="001D31B1" w:rsidRDefault="001F4828" w:rsidP="001F4828">
            <w:pPr>
              <w:pStyle w:val="Listenabsatz"/>
              <w:numPr>
                <w:ilvl w:val="0"/>
                <w:numId w:val="7"/>
              </w:numPr>
              <w:ind w:left="127" w:hanging="127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Decision of NGCOR </w:t>
            </w:r>
            <w:r w:rsidR="002979AD">
              <w:rPr>
                <w:rFonts w:ascii="Arial" w:hAnsi="Arial" w:cs="Arial"/>
                <w:sz w:val="20"/>
                <w:szCs w:val="20"/>
                <w:lang w:eastAsia="ja-JP"/>
              </w:rPr>
              <w:t>evolution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will be taken by the NGMN Board based on the implementation plan</w:t>
            </w:r>
            <w:r w:rsidR="00C02AE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in February 2014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; </w:t>
            </w:r>
          </w:p>
          <w:p w14:paraId="2A469F60" w14:textId="3C3BDB3D" w:rsidR="00C302FB" w:rsidRDefault="00C302FB" w:rsidP="001F4828">
            <w:pPr>
              <w:pStyle w:val="Listenabsatz"/>
              <w:numPr>
                <w:ilvl w:val="0"/>
                <w:numId w:val="7"/>
              </w:numPr>
              <w:ind w:left="127" w:hanging="127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NGCOR proposes 5 additional 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>joint working groups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; </w:t>
            </w:r>
            <w:r w:rsidR="00955C9D">
              <w:rPr>
                <w:rFonts w:ascii="Arial" w:hAnsi="Arial" w:cs="Arial"/>
                <w:sz w:val="20"/>
                <w:szCs w:val="20"/>
                <w:lang w:eastAsia="ja-JP"/>
              </w:rPr>
              <w:t xml:space="preserve">will be discussed with </w:t>
            </w:r>
            <w:r w:rsidR="00CE6514">
              <w:rPr>
                <w:rFonts w:ascii="Arial" w:hAnsi="Arial" w:cs="Arial"/>
                <w:sz w:val="20"/>
                <w:szCs w:val="20"/>
                <w:lang w:eastAsia="ja-JP"/>
              </w:rPr>
              <w:t xml:space="preserve">future </w:t>
            </w:r>
            <w:r w:rsidR="00955C9D">
              <w:rPr>
                <w:rFonts w:ascii="Arial" w:hAnsi="Arial" w:cs="Arial"/>
                <w:sz w:val="20"/>
                <w:szCs w:val="20"/>
                <w:lang w:eastAsia="ja-JP"/>
              </w:rPr>
              <w:t>evolution</w:t>
            </w:r>
            <w:r w:rsidR="00CE6514">
              <w:rPr>
                <w:rFonts w:ascii="Arial" w:hAnsi="Arial" w:cs="Arial"/>
                <w:sz w:val="20"/>
                <w:szCs w:val="20"/>
                <w:lang w:eastAsia="ja-JP"/>
              </w:rPr>
              <w:t xml:space="preserve"> of MSDO;</w:t>
            </w:r>
          </w:p>
          <w:p w14:paraId="47147398" w14:textId="230AA118" w:rsidR="001F4828" w:rsidRPr="001F4828" w:rsidRDefault="001F4828" w:rsidP="00C02AE3">
            <w:pPr>
              <w:pStyle w:val="Listenabsatz"/>
              <w:ind w:left="127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69" w:type="dxa"/>
            <w:shd w:val="clear" w:color="auto" w:fill="FFFFFF" w:themeFill="background1"/>
          </w:tcPr>
          <w:p w14:paraId="47F761D5" w14:textId="77777777" w:rsidR="00C302FB" w:rsidRDefault="00C302FB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7870FB65" w14:textId="77777777" w:rsidR="00C302FB" w:rsidRDefault="00C302FB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21695BC9" w14:textId="77777777" w:rsidR="00C302FB" w:rsidRDefault="00C302FB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4651A500" w14:textId="77777777" w:rsidR="005C477F" w:rsidRDefault="005C477F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40D2B365" w14:textId="77777777" w:rsidR="00CE6514" w:rsidRDefault="00CE6514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3883229E" w14:textId="1354D52E" w:rsidR="00F2330C" w:rsidRPr="005C477F" w:rsidRDefault="00F2330C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FFFFFF" w:themeFill="background1"/>
          </w:tcPr>
          <w:p w14:paraId="5C21B8FE" w14:textId="77777777" w:rsidR="00F2330C" w:rsidRDefault="00F2330C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61F2FEDE" w14:textId="77777777" w:rsidR="00C302FB" w:rsidRDefault="00C302FB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4228641D" w14:textId="77777777" w:rsidR="00C302FB" w:rsidRDefault="00C302FB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14C2C5A3" w14:textId="77777777" w:rsidR="00BC61EC" w:rsidRDefault="00BC61EC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6E390C4B" w14:textId="77777777" w:rsidR="00CE6514" w:rsidRDefault="00CE6514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19D3E955" w14:textId="25A04DD9" w:rsidR="00BC61EC" w:rsidRPr="00BC61EC" w:rsidRDefault="00BC61EC" w:rsidP="00C302FB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7F854535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/>
          </w:tcPr>
          <w:p w14:paraId="784C2243" w14:textId="5543B9BD" w:rsidR="00F2330C" w:rsidRDefault="007C7B19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5</w:t>
            </w:r>
          </w:p>
        </w:tc>
        <w:tc>
          <w:tcPr>
            <w:tcW w:w="663" w:type="dxa"/>
            <w:shd w:val="clear" w:color="auto" w:fill="D9D9D9"/>
          </w:tcPr>
          <w:p w14:paraId="1BCB68D1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D9D9D9"/>
          </w:tcPr>
          <w:p w14:paraId="6580D2CB" w14:textId="15E91585" w:rsidR="00F2330C" w:rsidRPr="002406E5" w:rsidRDefault="002406E5" w:rsidP="00F2330C">
            <w:pPr>
              <w:rPr>
                <w:rFonts w:ascii="Arial" w:hAnsi="Arial" w:cs="Arial"/>
                <w:b/>
                <w:color w:val="000000" w:themeColor="text1"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Status update on M-SDO JWG activity on Converged PM</w:t>
            </w:r>
          </w:p>
        </w:tc>
        <w:tc>
          <w:tcPr>
            <w:tcW w:w="869" w:type="dxa"/>
            <w:shd w:val="clear" w:color="auto" w:fill="D9D9D9"/>
          </w:tcPr>
          <w:p w14:paraId="1A23B0C8" w14:textId="5E0D3AE5" w:rsidR="00F2330C" w:rsidRPr="002B686D" w:rsidRDefault="00F2330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</w:tc>
        <w:tc>
          <w:tcPr>
            <w:tcW w:w="821" w:type="dxa"/>
            <w:shd w:val="clear" w:color="auto" w:fill="D9D9D9"/>
          </w:tcPr>
          <w:p w14:paraId="6641A5DF" w14:textId="77777777" w:rsidR="00F2330C" w:rsidRPr="002C48FD" w:rsidRDefault="00F2330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3C9E1EB0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FFFFFF" w:themeFill="background1"/>
          </w:tcPr>
          <w:p w14:paraId="36BD035B" w14:textId="2609603E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shd w:val="clear" w:color="auto" w:fill="auto"/>
          </w:tcPr>
          <w:p w14:paraId="6BAE78CD" w14:textId="77777777" w:rsidR="00F2330C" w:rsidRP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5976F3F8" w14:textId="77777777" w:rsidR="002421F1" w:rsidRP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41A8315D" w14:textId="77777777" w:rsid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1005AF64" w14:textId="452650E4" w:rsidR="008813B5" w:rsidRPr="00B70128" w:rsidRDefault="008813B5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B70128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64E8314F" w14:textId="6C7A8790" w:rsidR="00C46647" w:rsidRPr="00C46647" w:rsidRDefault="00C46647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C46647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</w:tc>
        <w:tc>
          <w:tcPr>
            <w:tcW w:w="6985" w:type="dxa"/>
            <w:shd w:val="clear" w:color="auto" w:fill="auto"/>
          </w:tcPr>
          <w:p w14:paraId="63AE21D7" w14:textId="11186CB1" w:rsidR="002421F1" w:rsidRDefault="00F25CA1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CT presented </w:t>
            </w:r>
            <w:r w:rsidR="002421F1"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>status</w:t>
            </w:r>
            <w:r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of JWG on Converged </w:t>
            </w:r>
            <w:r w:rsidR="002421F1"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>Management</w:t>
            </w:r>
            <w:r w:rsid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;</w:t>
            </w:r>
          </w:p>
          <w:p w14:paraId="66E58BD2" w14:textId="563E7D22" w:rsidR="008813B5" w:rsidRPr="008813B5" w:rsidRDefault="008813B5" w:rsidP="008813B5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Regular attendance but 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imited number of contributions, o</w:t>
            </w:r>
            <w:r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nly NGM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N, 3GPP and TM Forum are active;</w:t>
            </w:r>
          </w:p>
          <w:p w14:paraId="479F69DB" w14:textId="36543EAE" w:rsidR="008813B5" w:rsidRDefault="008813B5" w:rsidP="008813B5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 w:rsidRPr="008813B5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ja-JP"/>
              </w:rPr>
              <w:t>Work plan and priorities have to be adapted to available resources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ja-JP"/>
              </w:rPr>
              <w:t>;</w:t>
            </w:r>
          </w:p>
          <w:p w14:paraId="546F39AD" w14:textId="152A1929" w:rsidR="008813B5" w:rsidRPr="008813B5" w:rsidRDefault="00C46647" w:rsidP="008813B5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T</w:t>
            </w:r>
            <w:r w:rsidR="008813B5"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ime lines: Measurement &amp; KPI definition t</w:t>
            </w:r>
            <w:r w:rsidR="003C78A9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emplate: mid 2014; </w:t>
            </w:r>
            <w:r w:rsidR="008813B5"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file format </w:t>
            </w:r>
            <w:r w:rsidR="008813B5"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lastRenderedPageBreak/>
              <w:t>target: end 2014; PM operations: 2015 (based on UOM defined in MA JWG);</w:t>
            </w:r>
            <w:r w:rsid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h</w:t>
            </w:r>
            <w:r w:rsidR="008813B5" w:rsidRP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armonization of KPI definitions</w:t>
            </w:r>
            <w:r w:rsidR="008813B5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: need to clarify the objective;</w:t>
            </w:r>
          </w:p>
          <w:p w14:paraId="1E0AF82A" w14:textId="33AF83CB" w:rsidR="00011D25" w:rsidRPr="00011D25" w:rsidRDefault="00011D25" w:rsidP="00011D25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1876A0B0" w14:textId="77777777" w:rsidR="002421F1" w:rsidRDefault="002421F1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9FF34D7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E9AD8B8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5790906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F5C0086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78CEA40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5DF1AB5" w14:textId="28F70393" w:rsidR="00C302FB" w:rsidRPr="002C48FD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14035D5D" w14:textId="77777777" w:rsidR="00BC61EC" w:rsidRDefault="00BC61E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0217088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DE6F0A3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FAA9840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E9F8C9D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9E25A2B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B10551C" w14:textId="77777777" w:rsidR="00C302FB" w:rsidRPr="002C48FD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455D420E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190C282C" w14:textId="11E935A4" w:rsidR="00F2330C" w:rsidRPr="00326C11" w:rsidRDefault="007C7B19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lastRenderedPageBreak/>
              <w:t>6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026DD87C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4B16BEE0" w14:textId="26AEA32C" w:rsidR="00F2330C" w:rsidRPr="00F2330C" w:rsidRDefault="00F2330C" w:rsidP="00256CC8">
            <w:pPr>
              <w:rPr>
                <w:rFonts w:ascii="Arial" w:hAnsi="Arial" w:cs="Arial"/>
                <w:b/>
                <w:color w:val="000000" w:themeColor="text1"/>
                <w:lang w:eastAsia="ja-JP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update on M-SDO JWG activity on Modelling phase 2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42A56933" w14:textId="207EDF2F" w:rsidR="00F2330C" w:rsidRPr="002C48FD" w:rsidRDefault="00F2330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5EC1A17E" w14:textId="77777777" w:rsidR="00F2330C" w:rsidRPr="002C48FD" w:rsidRDefault="00F2330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580F7456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auto"/>
          </w:tcPr>
          <w:p w14:paraId="25BBE06A" w14:textId="043443E9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0FB9A896" w14:textId="593437D9" w:rsidR="00F1684F" w:rsidRDefault="002421F1" w:rsidP="00F1684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5C477F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434F59F9" w14:textId="068E286D" w:rsidR="00F1684F" w:rsidRDefault="00B70128" w:rsidP="00F1684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563B6CA3" w14:textId="47F5DF9B" w:rsidR="00F1684F" w:rsidRPr="00C302FB" w:rsidRDefault="00C302FB" w:rsidP="00F1684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C302FB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393F39B1" w14:textId="77777777" w:rsidR="00445A4F" w:rsidRPr="00C302FB" w:rsidRDefault="00C302FB" w:rsidP="002421F1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C302FB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44C6D467" w14:textId="499515AA" w:rsidR="00C302FB" w:rsidRPr="00326C11" w:rsidRDefault="00C302FB" w:rsidP="002421F1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C302FB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</w:tc>
        <w:tc>
          <w:tcPr>
            <w:tcW w:w="6985" w:type="dxa"/>
            <w:shd w:val="clear" w:color="auto" w:fill="auto"/>
          </w:tcPr>
          <w:p w14:paraId="2575A8BE" w14:textId="32F0819C" w:rsidR="00F2330C" w:rsidRDefault="002C48FD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IA</w:t>
            </w:r>
            <w:r w:rsidR="002421F1"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presented status of JWG on </w:t>
            </w:r>
            <w:r w:rsid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>Modelling Phase 2;</w:t>
            </w:r>
          </w:p>
          <w:p w14:paraId="5D1541D7" w14:textId="5841121E" w:rsidR="00C302FB" w:rsidRPr="002B686D" w:rsidRDefault="00C302FB" w:rsidP="00C302FB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lang w:eastAsia="ja-JP"/>
              </w:rPr>
            </w:pPr>
            <w:r w:rsidRPr="00C302FB">
              <w:rPr>
                <w:rFonts w:ascii="Arial" w:hAnsi="Arial" w:cs="Arial"/>
                <w:sz w:val="20"/>
                <w:lang w:eastAsia="ja-JP"/>
              </w:rPr>
              <w:t>Need for a new convener and a new secretary</w:t>
            </w:r>
            <w:r>
              <w:rPr>
                <w:rFonts w:ascii="Arial" w:hAnsi="Arial" w:cs="Arial"/>
                <w:sz w:val="20"/>
                <w:lang w:eastAsia="ja-JP"/>
              </w:rPr>
              <w:t>;</w:t>
            </w:r>
          </w:p>
          <w:p w14:paraId="0AA17CCC" w14:textId="08A5E3A2" w:rsidR="002421F1" w:rsidRDefault="00445A4F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C</w:t>
            </w:r>
            <w:r w:rsidR="005C477F">
              <w:rPr>
                <w:rFonts w:ascii="Arial" w:hAnsi="Arial" w:cs="Arial"/>
                <w:sz w:val="20"/>
                <w:szCs w:val="20"/>
                <w:lang w:val="en-GB" w:eastAsia="ja-JP"/>
              </w:rPr>
              <w:t>all for experts</w:t>
            </w:r>
            <w:r w:rsidR="00D83668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to support JWG activities</w:t>
            </w:r>
            <w:r w:rsidR="005C477F">
              <w:rPr>
                <w:rFonts w:ascii="Arial" w:hAnsi="Arial" w:cs="Arial"/>
                <w:sz w:val="20"/>
                <w:szCs w:val="20"/>
                <w:lang w:val="en-GB" w:eastAsia="ja-JP"/>
              </w:rPr>
              <w:t>, in particular from TMF.</w:t>
            </w:r>
          </w:p>
          <w:p w14:paraId="12AFB95A" w14:textId="52CA884D" w:rsidR="00445A4F" w:rsidRPr="006D10BE" w:rsidRDefault="00445A4F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New JWG Operatio</w:t>
            </w:r>
            <w:r w:rsidR="00067BD6" w:rsidRPr="006D10BE">
              <w:rPr>
                <w:rFonts w:ascii="Arial" w:hAnsi="Arial" w:cs="Arial"/>
                <w:sz w:val="20"/>
                <w:szCs w:val="20"/>
                <w:lang w:eastAsia="ja-JP"/>
              </w:rPr>
              <w:t>ns UI</w:t>
            </w: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M/UOM to be </w:t>
            </w:r>
            <w:r w:rsidR="00067BD6"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discussed and </w:t>
            </w:r>
            <w:r w:rsidR="00C302FB" w:rsidRPr="006D10BE">
              <w:rPr>
                <w:rFonts w:ascii="Arial" w:hAnsi="Arial" w:cs="Arial"/>
                <w:sz w:val="20"/>
                <w:szCs w:val="20"/>
                <w:lang w:eastAsia="ja-JP"/>
              </w:rPr>
              <w:t>initiated;</w:t>
            </w:r>
          </w:p>
          <w:p w14:paraId="0879F329" w14:textId="37B43C35" w:rsidR="00C302FB" w:rsidRPr="006D10BE" w:rsidRDefault="00C302FB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Information: IA will conclude work on behalf of DTAG by end of 2013; all thanked IA for his strong support to MSDO.</w:t>
            </w:r>
          </w:p>
          <w:p w14:paraId="4581C199" w14:textId="07EBDAA6" w:rsidR="00C302FB" w:rsidRPr="00C302FB" w:rsidRDefault="00C302FB" w:rsidP="00C302FB">
            <w:pPr>
              <w:rPr>
                <w:rFonts w:asciiTheme="minorHAnsi" w:hAnsiTheme="minorHAnsi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7BAA1CA1" w14:textId="77777777" w:rsidR="00F2330C" w:rsidRDefault="00F2330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81933D0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9E59EFD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6EE949C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9C7FFC8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910FD04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DECD643" w14:textId="2750D939" w:rsidR="00C302FB" w:rsidRPr="002C48FD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2BC769A2" w14:textId="77777777" w:rsidR="00BC61EC" w:rsidRDefault="00BC61EC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C2C23E7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46A034C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20D6528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8AC9710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02C20DF" w14:textId="77777777" w:rsidR="00C302FB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1E48D5A" w14:textId="4FA90647" w:rsidR="00C302FB" w:rsidRPr="002C48FD" w:rsidRDefault="00C302FB" w:rsidP="002C48F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21B7E4A2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63EEDB63" w14:textId="49723267" w:rsidR="002406E5" w:rsidRPr="00326C11" w:rsidRDefault="007C7B19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7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5D633E21" w14:textId="77777777" w:rsidR="002406E5" w:rsidRPr="00326C11" w:rsidRDefault="002406E5" w:rsidP="003B3344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435357AC" w14:textId="3661ACF0" w:rsidR="002406E5" w:rsidRPr="002406E5" w:rsidRDefault="002406E5" w:rsidP="006D32D1">
            <w:pPr>
              <w:rPr>
                <w:rFonts w:ascii="Arial" w:hAnsi="Arial" w:cs="Arial"/>
                <w:b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New joint projects e.g. FMH continuation or any other proposals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6F573999" w14:textId="1D67DEF6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04993CE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22B2CA33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auto"/>
          </w:tcPr>
          <w:p w14:paraId="26CAE76E" w14:textId="6D8FA659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530814DA" w14:textId="3F0789F8" w:rsidR="00BC1DC1" w:rsidRDefault="00CE6514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6C3D60CD" w14:textId="28DA1FF0" w:rsidR="00CE6514" w:rsidRPr="00BC1DC1" w:rsidRDefault="00CE6514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auto"/>
          </w:tcPr>
          <w:p w14:paraId="553C5C39" w14:textId="3061E462" w:rsidR="00C302FB" w:rsidRDefault="00CE6514" w:rsidP="003C78A9">
            <w:pPr>
              <w:pStyle w:val="Listenabsatz"/>
              <w:numPr>
                <w:ilvl w:val="0"/>
                <w:numId w:val="4"/>
              </w:numPr>
              <w:tabs>
                <w:tab w:val="left" w:pos="130"/>
              </w:tabs>
              <w:ind w:left="130" w:hanging="130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NGCOR proposes 5 additional joint working groups in order to implement the NGCOR requirements; these shall be discussed within the future evolution of MSDO;</w:t>
            </w:r>
          </w:p>
          <w:p w14:paraId="79C42E6E" w14:textId="2E718D09" w:rsidR="00CE6514" w:rsidRPr="00CE6514" w:rsidRDefault="00CE6514" w:rsidP="00CE6514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1A32F004" w14:textId="77777777" w:rsidR="00E52D1D" w:rsidRDefault="00E52D1D" w:rsidP="00E52D1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16E3891D" w14:textId="1F44BA79" w:rsidR="00060E04" w:rsidRPr="00060E04" w:rsidRDefault="00060E04" w:rsidP="00E52D1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auto"/>
          </w:tcPr>
          <w:p w14:paraId="7F011C69" w14:textId="77777777" w:rsidR="00E52D1D" w:rsidRDefault="00E52D1D" w:rsidP="00E52D1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20FC985" w14:textId="2AB28375" w:rsidR="00E52D1D" w:rsidRPr="00326C11" w:rsidRDefault="00E52D1D" w:rsidP="00E52D1D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0C67C2F4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4003BE50" w14:textId="3B83E9D4" w:rsidR="002406E5" w:rsidRPr="00326C11" w:rsidRDefault="007C7B19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8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6AA8D299" w14:textId="77777777" w:rsidR="002406E5" w:rsidRPr="00326C11" w:rsidRDefault="002406E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69A41D55" w14:textId="5A4B7BF1" w:rsidR="002406E5" w:rsidRPr="002406E5" w:rsidRDefault="002406E5" w:rsidP="00EF3CDD">
            <w:pPr>
              <w:rPr>
                <w:rFonts w:ascii="Arial" w:hAnsi="Arial" w:cs="Arial"/>
                <w:b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Overall assessment of MSDO activity: efficiency, resources, roadmap, etc.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58063958" w14:textId="64AF4FD8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1D2BB4A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67308441" w14:textId="77777777" w:rsidTr="00CF3A23">
        <w:trPr>
          <w:trHeight w:val="338"/>
          <w:jc w:val="center"/>
        </w:trPr>
        <w:tc>
          <w:tcPr>
            <w:tcW w:w="528" w:type="dxa"/>
            <w:shd w:val="clear" w:color="auto" w:fill="auto"/>
          </w:tcPr>
          <w:p w14:paraId="03AEBF8C" w14:textId="7BD787E2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69EF32E6" w14:textId="4D65D3B3" w:rsidR="002406E5" w:rsidRPr="00060E04" w:rsidRDefault="00905FCD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198B23FF" w14:textId="77777777" w:rsidR="00060E04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9F0AE9A" w14:textId="77777777" w:rsidR="00060E04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3C223DC4" w14:textId="5B48391B" w:rsidR="007C7B19" w:rsidRDefault="007C7B19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56774614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38C8551E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876304B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927A9A0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31A34D0C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0CF8ABE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50A7C82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4E5746C4" w14:textId="77777777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542A83F" w14:textId="693D2099" w:rsidR="00905FCD" w:rsidRDefault="00905FC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0FFE7358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F9BA32E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0CFD5A2" w14:textId="40436AFD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12D6BA2B" w14:textId="77777777" w:rsidR="00884049" w:rsidRDefault="00884049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52B0C781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2E28F6E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8A55A8F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A8FF37E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F7D16EB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CE50FA8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A969B84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ED8D79D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FD498E0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9F98025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F38FA1C" w14:textId="77777777" w:rsidR="003C78A9" w:rsidRDefault="003C78A9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3B6032E" w14:textId="2223F6EA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8E4D43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8A4B93B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262C4C9" w14:textId="77777777" w:rsidR="008E4D43" w:rsidRDefault="008E4D43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9E62809" w14:textId="77777777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D9AA90D" w14:textId="360F7236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21543203" w14:textId="48BCC14B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99D4249" w14:textId="77777777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10494A0" w14:textId="77777777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57C6C179" w14:textId="77777777" w:rsidR="000623FD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6B1871C" w14:textId="77777777" w:rsidR="00B70128" w:rsidRDefault="00B70128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69C75CA9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23FD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203A9CAF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3999E86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37632FF4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3338319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A393FA9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214BE753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7F62614" w14:textId="77777777" w:rsidR="003012B7" w:rsidRDefault="003012B7" w:rsidP="003012B7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C6D3C16" w14:textId="3F8C23C5" w:rsidR="003012B7" w:rsidRDefault="003012B7" w:rsidP="006D10BE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3B9BE3E7" w14:textId="77777777" w:rsidR="003012B7" w:rsidRDefault="003012B7" w:rsidP="006D10BE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682E35E" w14:textId="339908C7" w:rsidR="003012B7" w:rsidRDefault="003012B7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0F27856" w14:textId="40FF3E01" w:rsidR="00B70128" w:rsidRDefault="00B70128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B4930F8" w14:textId="3FBD468C" w:rsidR="000623FD" w:rsidRPr="00884049" w:rsidRDefault="000623FD" w:rsidP="007C7B19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auto"/>
          </w:tcPr>
          <w:p w14:paraId="510AD30F" w14:textId="20DDC89F" w:rsidR="0032537A" w:rsidRPr="003012B7" w:rsidRDefault="0032537A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lastRenderedPageBreak/>
              <w:t xml:space="preserve">3GPP/SA5 presented evaluation of MSDO activity: </w:t>
            </w:r>
          </w:p>
          <w:p w14:paraId="3CD61F69" w14:textId="64BF793F" w:rsidR="00C302FB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D78EF">
              <w:rPr>
                <w:rFonts w:ascii="Arial" w:hAnsi="Arial" w:cs="Arial"/>
                <w:sz w:val="20"/>
                <w:szCs w:val="20"/>
                <w:lang w:eastAsia="ja-JP"/>
              </w:rPr>
              <w:t>Representation of SDOs in Multi-SDO JWGs is lacking, both in the sense of participatin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>g SDOs and number of delegates;</w:t>
            </w:r>
          </w:p>
          <w:p w14:paraId="7D7FC6C6" w14:textId="03D0BBBB" w:rsidR="00C302FB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Some SDOs have continued or still continue to develop new solutions in parallel with the common work done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in JWGs;</w:t>
            </w:r>
          </w:p>
          <w:p w14:paraId="29F98CA6" w14:textId="2291B2D8" w:rsidR="00C302FB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Multi-SDO is not a formal NGMN project with a clearly identified leader and this causes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some confusion in the industry;</w:t>
            </w: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65957360" w14:textId="30E1A230" w:rsidR="00C302FB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 xml:space="preserve">Multi-SDO needs to be advertised more in the industry and 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>get more support from operators;</w:t>
            </w:r>
          </w:p>
          <w:p w14:paraId="3851E56C" w14:textId="4446F3CE" w:rsidR="00905FCD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The mandate of the Multi-SDO plenary is not clearly defined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>;</w:t>
            </w:r>
          </w:p>
          <w:p w14:paraId="3178171F" w14:textId="4BF9ABF7" w:rsidR="00C302FB" w:rsidRPr="006D10BE" w:rsidRDefault="00C302FB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D10BE">
              <w:rPr>
                <w:rFonts w:ascii="Arial" w:hAnsi="Arial" w:cs="Arial"/>
                <w:sz w:val="20"/>
                <w:szCs w:val="20"/>
                <w:lang w:eastAsia="ja-JP"/>
              </w:rPr>
              <w:t>Is it a leadership meeting or a broader instance? Has Multi-SDO plenary any decision power?</w:t>
            </w:r>
          </w:p>
          <w:p w14:paraId="2BFA2A8A" w14:textId="544CC470" w:rsidR="002C48FD" w:rsidRPr="002B686D" w:rsidRDefault="00905FCD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>NGMN pointed out that a</w:t>
            </w:r>
            <w:r w:rsidR="002C48FD"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>ccording to MSDO Principles work of MSDO should be reviewed after 2 years;</w:t>
            </w:r>
            <w:r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NGMN will </w:t>
            </w:r>
            <w:r w:rsidR="008E4D43"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>not continue to support the MSDO</w:t>
            </w:r>
            <w:r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activity with the Operating Officer and the NGMN Legal Counsel; </w:t>
            </w:r>
          </w:p>
          <w:p w14:paraId="4007B04D" w14:textId="2E83CD40" w:rsidR="002406E5" w:rsidRPr="006D10BE" w:rsidRDefault="0032537A" w:rsidP="007C7B19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All participants discussed future </w:t>
            </w:r>
            <w:r w:rsidRPr="002B686D">
              <w:rPr>
                <w:rFonts w:ascii="Arial" w:hAnsi="Arial" w:cs="Arial"/>
                <w:sz w:val="20"/>
                <w:szCs w:val="20"/>
                <w:lang w:val="en-GB" w:eastAsia="ja-JP"/>
              </w:rPr>
              <w:t>set-up of MSDO</w:t>
            </w:r>
            <w:r w:rsidR="00905FCD" w:rsidRPr="006D10BE">
              <w:rPr>
                <w:rFonts w:ascii="Arial" w:hAnsi="Arial" w:cs="Arial"/>
                <w:sz w:val="20"/>
                <w:szCs w:val="20"/>
                <w:lang w:eastAsia="ja-JP"/>
              </w:rPr>
              <w:t>:</w:t>
            </w:r>
          </w:p>
          <w:p w14:paraId="6E0980CF" w14:textId="791DDAB5" w:rsidR="008516FA" w:rsidRPr="002B686D" w:rsidRDefault="008516FA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PM: 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moderation by NGMN comes </w:t>
            </w:r>
            <w:r w:rsidR="003C78A9" w:rsidRPr="003012B7">
              <w:rPr>
                <w:rFonts w:ascii="Arial" w:hAnsi="Arial" w:cs="Arial"/>
                <w:sz w:val="20"/>
                <w:szCs w:val="20"/>
                <w:lang w:eastAsia="ja-JP"/>
              </w:rPr>
              <w:t>after two years to an end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>; question is now what is the new organisation; support by NGMN will not stop, but it must be clarified what this support can be; this needs to be defined;</w:t>
            </w:r>
          </w:p>
          <w:p w14:paraId="49B8F545" w14:textId="4CFCF467" w:rsidR="008516FA" w:rsidRPr="006D10BE" w:rsidRDefault="008516FA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KD: MSDO should be evolved</w:t>
            </w:r>
            <w:r w:rsidR="003C78A9"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as an organisation</w:t>
            </w: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; at present it is perceived as only mobile, it should be about converged management</w:t>
            </w:r>
            <w:r w:rsidR="003C78A9" w:rsidRPr="002B686D">
              <w:rPr>
                <w:rFonts w:ascii="Arial" w:hAnsi="Arial" w:cs="Arial"/>
                <w:sz w:val="20"/>
                <w:szCs w:val="20"/>
                <w:lang w:eastAsia="ja-JP"/>
              </w:rPr>
              <w:t>, and with a clear business reason;</w:t>
            </w:r>
          </w:p>
          <w:p w14:paraId="73EBD188" w14:textId="3DCE5D9C" w:rsidR="008516FA" w:rsidRPr="006D10BE" w:rsidRDefault="008516FA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LL: the most important aspect is to get to results as regards converged management; should find the best way to </w:t>
            </w:r>
            <w:r w:rsidR="003C78A9" w:rsidRPr="003012B7">
              <w:rPr>
                <w:rFonts w:ascii="Arial" w:hAnsi="Arial" w:cs="Arial"/>
                <w:sz w:val="20"/>
                <w:szCs w:val="20"/>
                <w:lang w:eastAsia="ja-JP"/>
              </w:rPr>
              <w:t>r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>each results;</w:t>
            </w:r>
          </w:p>
          <w:p w14:paraId="18CBE3C3" w14:textId="77777777" w:rsidR="008E4D43" w:rsidRPr="006D10BE" w:rsidRDefault="008516FA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CT: result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>s cannot be reached in a short time frame; results evolve about time, as experience in past years show; new organisation may be the right solution, but this will need more time to be developed, no company is looking for a new organisation at present;</w:t>
            </w:r>
            <w:r w:rsidR="008E4D43"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1E222DE1" w14:textId="0F1BEFE2" w:rsidR="008E4D43" w:rsidRPr="006D10BE" w:rsidRDefault="008E4D43" w:rsidP="00905FCD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ALL: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 there should be no additional meetings and no additional travel or working days spent on new evolved organisation; new organisation</w:t>
            </w:r>
            <w:r w:rsidR="003C78A9"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should be an open platform for </w:t>
            </w: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all IG/SDO interested in working together;</w:t>
            </w:r>
          </w:p>
          <w:p w14:paraId="58C422B6" w14:textId="139C2953" w:rsidR="008E4D43" w:rsidRPr="006D10BE" w:rsidRDefault="008E4D43" w:rsidP="008E4D43">
            <w:pPr>
              <w:pStyle w:val="Listenabsatz"/>
              <w:numPr>
                <w:ilvl w:val="0"/>
                <w:numId w:val="4"/>
              </w:numPr>
              <w:ind w:left="129" w:hanging="129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 xml:space="preserve">NGMN proposed new structure with </w:t>
            </w:r>
            <w:r w:rsidR="003C78A9"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the following </w:t>
            </w:r>
            <w:r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main elements: </w:t>
            </w:r>
          </w:p>
          <w:p w14:paraId="74B9E8FE" w14:textId="1A746FFE" w:rsidR="008E4D43" w:rsidRPr="006D10BE" w:rsidRDefault="008E4D43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Steering Committee/Leadership: from participating IG/SDOs (ETSI, 3GPP, NGMN, ONF, TMF, IPv6 Forum, etc.</w:t>
            </w:r>
          </w:p>
          <w:p w14:paraId="6112BD5A" w14:textId="1BFA513F" w:rsidR="008E4D43" w:rsidRPr="006D10BE" w:rsidRDefault="008E4D43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Joint working groups as defined by NGCOR, NFV, SDN</w:t>
            </w:r>
            <w:r w:rsidR="003C78A9" w:rsidRPr="003012B7">
              <w:rPr>
                <w:rFonts w:ascii="Arial" w:hAnsi="Arial" w:cs="Arial"/>
                <w:sz w:val="20"/>
                <w:szCs w:val="20"/>
                <w:lang w:eastAsia="ja-JP"/>
              </w:rPr>
              <w:t>, etc.</w:t>
            </w:r>
          </w:p>
          <w:p w14:paraId="54E2681A" w14:textId="4ABD73DF" w:rsidR="008E4D43" w:rsidRPr="006D10BE" w:rsidRDefault="003C78A9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2B686D">
              <w:rPr>
                <w:rFonts w:ascii="Arial" w:hAnsi="Arial" w:cs="Arial"/>
                <w:sz w:val="20"/>
                <w:szCs w:val="20"/>
                <w:lang w:eastAsia="ja-JP"/>
              </w:rPr>
              <w:t>Requirements come from</w:t>
            </w:r>
            <w:r w:rsidR="008E4D43" w:rsidRPr="003012B7">
              <w:rPr>
                <w:rFonts w:ascii="Arial" w:hAnsi="Arial" w:cs="Arial"/>
                <w:sz w:val="20"/>
                <w:szCs w:val="20"/>
                <w:lang w:eastAsia="ja-JP"/>
              </w:rPr>
              <w:t xml:space="preserve"> TMF, automation (AFI), NFV, etc. </w:t>
            </w:r>
          </w:p>
          <w:p w14:paraId="423C6AF2" w14:textId="64CE8358" w:rsidR="008E4D43" w:rsidRPr="008E4D43" w:rsidRDefault="003C78A9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lastRenderedPageBreak/>
              <w:t>C</w:t>
            </w:r>
            <w:r w:rsidR="008E4D43">
              <w:rPr>
                <w:rFonts w:ascii="Arial" w:hAnsi="Arial" w:cs="Arial"/>
                <w:sz w:val="20"/>
                <w:szCs w:val="20"/>
                <w:lang w:eastAsia="ja-JP"/>
              </w:rPr>
              <w:t>learly defined business case/business reason is needed;</w:t>
            </w:r>
          </w:p>
          <w:p w14:paraId="71429990" w14:textId="77777777" w:rsidR="008E4D43" w:rsidRDefault="008E4D43" w:rsidP="008E4D43">
            <w:pPr>
              <w:pStyle w:val="Listenabsatz"/>
              <w:numPr>
                <w:ilvl w:val="0"/>
                <w:numId w:val="4"/>
              </w:numPr>
              <w:ind w:left="129" w:hanging="129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8E4D43">
              <w:rPr>
                <w:rFonts w:ascii="Arial" w:hAnsi="Arial" w:cs="Arial"/>
                <w:sz w:val="20"/>
                <w:szCs w:val="20"/>
                <w:lang w:eastAsia="ja-JP"/>
              </w:rPr>
              <w:t xml:space="preserve">ALL: 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discussion </w:t>
            </w:r>
          </w:p>
          <w:p w14:paraId="20918710" w14:textId="477F227A" w:rsidR="008E4D43" w:rsidRDefault="000623FD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Evolved </w:t>
            </w:r>
            <w:r w:rsidR="008E4D43">
              <w:rPr>
                <w:rFonts w:ascii="Arial" w:hAnsi="Arial" w:cs="Arial"/>
                <w:sz w:val="20"/>
                <w:szCs w:val="20"/>
                <w:lang w:eastAsia="ja-JP"/>
              </w:rPr>
              <w:t xml:space="preserve">model is ambitious but can work, if all 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>main</w:t>
            </w:r>
            <w:r w:rsidR="008E4D43">
              <w:rPr>
                <w:rFonts w:ascii="Arial" w:hAnsi="Arial" w:cs="Arial"/>
                <w:sz w:val="20"/>
                <w:szCs w:val="20"/>
                <w:lang w:eastAsia="ja-JP"/>
              </w:rPr>
              <w:t xml:space="preserve"> elements are established; </w:t>
            </w:r>
          </w:p>
          <w:p w14:paraId="726E1F91" w14:textId="09CD6A97" w:rsidR="000623FD" w:rsidRDefault="000623FD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Need to change the MSDO guiding principles accordingly,</w:t>
            </w:r>
          </w:p>
          <w:p w14:paraId="2E5F23DB" w14:textId="1C0B5D96" w:rsidR="000623FD" w:rsidRDefault="000623FD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Set up 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>an election process for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steering committee as a 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>“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convener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>”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of the joint working group;</w:t>
            </w:r>
          </w:p>
          <w:p w14:paraId="05A913E7" w14:textId="7C252F49" w:rsidR="000623FD" w:rsidRDefault="000623FD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Embed light approach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in principles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, i.e. no additional work, no additional meetings, etc.</w:t>
            </w:r>
          </w:p>
          <w:p w14:paraId="471A75ED" w14:textId="5E228D91" w:rsidR="000623FD" w:rsidRDefault="000623FD" w:rsidP="008E4D43">
            <w:pPr>
              <w:pStyle w:val="Listenabsatz"/>
              <w:numPr>
                <w:ilvl w:val="1"/>
                <w:numId w:val="4"/>
              </w:numPr>
              <w:ind w:left="413" w:hanging="284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NGMN is asked to help to organize election for steering committee chairman;</w:t>
            </w:r>
          </w:p>
          <w:p w14:paraId="5BFB561F" w14:textId="24C47ABA" w:rsidR="000623FD" w:rsidRDefault="000623FD" w:rsidP="000623FD">
            <w:pPr>
              <w:pStyle w:val="Listenabsatz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Drafting team for revised principles: KD, CT, KM, SEF</w:t>
            </w:r>
          </w:p>
          <w:p w14:paraId="1086A1C0" w14:textId="2E25C112" w:rsidR="000623FD" w:rsidRDefault="000623FD" w:rsidP="000623FD">
            <w:pPr>
              <w:pStyle w:val="Listenabsatz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Timelines: beginning of January 2014; discuss </w:t>
            </w:r>
            <w:r w:rsidR="003C78A9">
              <w:rPr>
                <w:rFonts w:ascii="Arial" w:hAnsi="Arial" w:cs="Arial"/>
                <w:sz w:val="20"/>
                <w:szCs w:val="20"/>
                <w:lang w:eastAsia="ja-JP"/>
              </w:rPr>
              <w:t xml:space="preserve">draft principles 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at Steering Committee call on 28</w:t>
            </w:r>
            <w:r w:rsidRPr="000623FD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January 2014, 3 pm CET:</w:t>
            </w:r>
          </w:p>
          <w:p w14:paraId="3B631ED8" w14:textId="531E3652" w:rsidR="0032537A" w:rsidRPr="0032537A" w:rsidRDefault="0032537A" w:rsidP="000623FD">
            <w:pPr>
              <w:pStyle w:val="Listenabsatz"/>
              <w:ind w:left="36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564282A7" w14:textId="77777777" w:rsidR="00884049" w:rsidRPr="002B686D" w:rsidRDefault="00884049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61EEC162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F7DA851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2AEEB7E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7B8CFFDC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6B4098E0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835B041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EB7703A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E5926E7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D3650D9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7C86202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D64C404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DC08666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DF0D2B2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ACFAFC3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C968F0D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6FABCF0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C2F2D83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8F1CAC3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EFC8251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8203158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611E798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7EE77E7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27AAFE9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7BB5310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86E6959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ECC61AF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1CC5510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66E7FC29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6CC19752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9D70A3E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9B0C444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7D663313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4C25FF4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FE7FDD0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4200FD2A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AFCFD9D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169A4335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711138F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5281D7B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0EFFCAEF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0618DEBC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032596B6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413715F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08F13EA1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29FC6D4C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53F9C909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30A2429A" w14:textId="77777777" w:rsidR="000623FD" w:rsidRPr="002B686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en-US" w:eastAsia="ja-JP"/>
              </w:rPr>
            </w:pPr>
          </w:p>
          <w:p w14:paraId="00052F8E" w14:textId="3EA1E8B0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NGMN</w:t>
            </w:r>
          </w:p>
          <w:p w14:paraId="1AFA8023" w14:textId="77777777" w:rsidR="00B70128" w:rsidRDefault="00B70128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</w:p>
          <w:p w14:paraId="61FE1088" w14:textId="6468787C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ALL</w:t>
            </w:r>
          </w:p>
          <w:p w14:paraId="08881486" w14:textId="44CBDF2E" w:rsidR="002C48FD" w:rsidRPr="002C48FD" w:rsidRDefault="002C48FD" w:rsidP="007C7B1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</w:p>
        </w:tc>
        <w:tc>
          <w:tcPr>
            <w:tcW w:w="821" w:type="dxa"/>
            <w:shd w:val="clear" w:color="auto" w:fill="auto"/>
          </w:tcPr>
          <w:p w14:paraId="5E11369E" w14:textId="77777777" w:rsidR="002406E5" w:rsidRDefault="002406E5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13A20C2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E076295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5DB922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2942BDF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963FC6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BD7C973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058112C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D97C15E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1E1FAB5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55BB723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A8D9B32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587B311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1ED6E36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CAA020F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11DB744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C0C7FE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69460D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5550036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8F5F043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E0EE93F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D16E47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24857A4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570C50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2803BD1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83AA59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22B07FA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7DDCE2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33B4B59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4C65540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7C12967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85E3440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107614E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32CAFF4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466C31C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557EE1A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9563FA0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6CD3B158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0475D1B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CCB8A16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77D2716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7516091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7F271E4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B082227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213026A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E508AF3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52EF8297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4971AD6D" w14:textId="77777777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712750A" w14:textId="77777777" w:rsidR="00B70128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January </w:t>
            </w:r>
          </w:p>
          <w:p w14:paraId="17A11A32" w14:textId="77777777" w:rsidR="00B70128" w:rsidRDefault="00B70128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74A2B73C" w14:textId="3A20CE8F" w:rsidR="000623FD" w:rsidRDefault="000623FD" w:rsidP="0088404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2014</w:t>
            </w:r>
          </w:p>
          <w:p w14:paraId="6787FE37" w14:textId="77777777" w:rsidR="00884049" w:rsidRPr="00326C11" w:rsidRDefault="00884049" w:rsidP="007C7B19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3348130E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D9D9D9" w:themeFill="background1" w:themeFillShade="D9"/>
          </w:tcPr>
          <w:p w14:paraId="4B4EB09E" w14:textId="5C3EA4E2" w:rsidR="002406E5" w:rsidRPr="00326C11" w:rsidRDefault="007C7B19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lastRenderedPageBreak/>
              <w:t>9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6B6DD8B8" w14:textId="77777777" w:rsidR="002406E5" w:rsidRPr="00733885" w:rsidRDefault="002406E5" w:rsidP="00733885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D9D9D9" w:themeFill="background1" w:themeFillShade="D9"/>
          </w:tcPr>
          <w:p w14:paraId="701FF96F" w14:textId="36359E51" w:rsidR="002406E5" w:rsidRPr="00733885" w:rsidRDefault="00494A25" w:rsidP="00733885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 xml:space="preserve">Next Dates, </w:t>
            </w:r>
            <w:r w:rsidR="002406E5">
              <w:rPr>
                <w:rFonts w:ascii="Arial" w:hAnsi="Arial" w:cs="Arial"/>
                <w:b/>
                <w:lang w:eastAsia="ja-JP"/>
              </w:rPr>
              <w:t>AOB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15B11B6D" w14:textId="1E0A3926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675E111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227562A9" w14:textId="77777777" w:rsidTr="00CF3A23">
        <w:trPr>
          <w:trHeight w:val="144"/>
          <w:jc w:val="center"/>
        </w:trPr>
        <w:tc>
          <w:tcPr>
            <w:tcW w:w="528" w:type="dxa"/>
            <w:shd w:val="clear" w:color="auto" w:fill="auto"/>
          </w:tcPr>
          <w:p w14:paraId="6F0FDDAB" w14:textId="35CD63D7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66486B72" w14:textId="77777777" w:rsidR="002406E5" w:rsidRPr="00D83668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D83668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034EE75C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10F94DB3" w14:textId="2C0D1CFE" w:rsidR="000623FD" w:rsidRPr="000623FD" w:rsidRDefault="000623FD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23FD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472686C5" w14:textId="77777777" w:rsidR="000623FD" w:rsidRDefault="000623FD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7E0417A5" w14:textId="2D2F2066" w:rsidR="00737037" w:rsidRPr="00D83668" w:rsidRDefault="0073703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6985" w:type="dxa"/>
            <w:shd w:val="clear" w:color="auto" w:fill="auto"/>
          </w:tcPr>
          <w:p w14:paraId="04539EF3" w14:textId="0593B1F2" w:rsidR="007C7B19" w:rsidRDefault="007C7B19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New f</w:t>
            </w:r>
            <w:r w:rsidR="00D83668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ace-to-face meetings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will be </w:t>
            </w:r>
            <w:r w:rsidR="00D83668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agreed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by Steering Committee in due time;</w:t>
            </w:r>
          </w:p>
          <w:p w14:paraId="201012AE" w14:textId="357EF90F" w:rsidR="000623FD" w:rsidRDefault="000623FD" w:rsidP="00C31C14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Steering Committee Call: 28</w:t>
            </w:r>
            <w:r w:rsidRPr="000623FD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January 2014, 15.00 CET</w:t>
            </w:r>
          </w:p>
          <w:p w14:paraId="2F101342" w14:textId="77777777" w:rsidR="00D65961" w:rsidRDefault="002979AD" w:rsidP="002979AD">
            <w:pPr>
              <w:pStyle w:val="Listenabsatz"/>
              <w:numPr>
                <w:ilvl w:val="0"/>
                <w:numId w:val="4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Overall MSDO c</w:t>
            </w:r>
            <w:r w:rsidR="00D65961">
              <w:rPr>
                <w:rFonts w:ascii="Arial" w:hAnsi="Arial" w:cs="Arial"/>
                <w:sz w:val="20"/>
                <w:szCs w:val="20"/>
                <w:lang w:val="en-GB" w:eastAsia="ja-JP"/>
              </w:rPr>
              <w:t>alendar will be updated as soon as al</w:t>
            </w:r>
            <w:r w:rsidR="00A86EFB">
              <w:rPr>
                <w:rFonts w:ascii="Arial" w:hAnsi="Arial" w:cs="Arial"/>
                <w:sz w:val="20"/>
                <w:szCs w:val="20"/>
                <w:lang w:val="en-GB" w:eastAsia="ja-JP"/>
              </w:rPr>
              <w:t>l</w:t>
            </w:r>
            <w:r w:rsidR="00D6596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meetings – including conference calls – are confirmed. </w:t>
            </w:r>
          </w:p>
          <w:p w14:paraId="0588C60D" w14:textId="256E1EDE" w:rsidR="007C7B19" w:rsidRPr="007C7B19" w:rsidRDefault="007C7B19" w:rsidP="007C7B19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869" w:type="dxa"/>
            <w:shd w:val="clear" w:color="auto" w:fill="auto"/>
          </w:tcPr>
          <w:p w14:paraId="0CA2F821" w14:textId="77777777" w:rsidR="002979AD" w:rsidRDefault="002979AD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6B228609" w14:textId="7C08CC21" w:rsidR="00737037" w:rsidRP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821" w:type="dxa"/>
            <w:shd w:val="clear" w:color="auto" w:fill="auto"/>
          </w:tcPr>
          <w:p w14:paraId="42AFCA64" w14:textId="77777777" w:rsidR="002406E5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67CF2A5" w14:textId="788BFB28" w:rsidR="00BC61EC" w:rsidRPr="00326C11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7249A3F4" w14:textId="170582B5" w:rsidR="00DE7671" w:rsidRDefault="00DE7671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br w:type="page"/>
      </w:r>
    </w:p>
    <w:p w14:paraId="0E23ADEC" w14:textId="67EA255E" w:rsidR="00256CC8" w:rsidRDefault="00060E04" w:rsidP="00C9528C">
      <w:pPr>
        <w:pStyle w:val="PSIStandard"/>
        <w:outlineLvl w:val="0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lastRenderedPageBreak/>
        <w:t xml:space="preserve">APPENDIX A: </w:t>
      </w:r>
      <w:r w:rsidR="00256CC8" w:rsidRPr="00326C11">
        <w:rPr>
          <w:rFonts w:ascii="Arial" w:hAnsi="Arial" w:cs="Arial"/>
          <w:b/>
          <w:szCs w:val="22"/>
          <w:u w:val="single"/>
        </w:rPr>
        <w:t>Action Points</w:t>
      </w:r>
    </w:p>
    <w:p w14:paraId="09D3E7F7" w14:textId="60467B55" w:rsidR="00256CC8" w:rsidRPr="00326C11" w:rsidRDefault="00A37D7F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From M</w:t>
      </w:r>
      <w:r w:rsidR="00256CC8" w:rsidRPr="00326C11">
        <w:rPr>
          <w:rFonts w:ascii="Arial" w:hAnsi="Arial" w:cs="Arial"/>
          <w:sz w:val="22"/>
          <w:szCs w:val="22"/>
        </w:rPr>
        <w:t xml:space="preserve">inutes </w:t>
      </w:r>
      <w:r w:rsidR="0032537A">
        <w:rPr>
          <w:rFonts w:ascii="Arial" w:hAnsi="Arial" w:cs="Arial"/>
          <w:sz w:val="22"/>
          <w:szCs w:val="22"/>
        </w:rPr>
        <w:t>6</w:t>
      </w:r>
      <w:r w:rsidR="002979AD" w:rsidRPr="002979AD">
        <w:rPr>
          <w:rFonts w:ascii="Arial" w:hAnsi="Arial" w:cs="Arial"/>
          <w:sz w:val="22"/>
          <w:szCs w:val="22"/>
          <w:vertAlign w:val="superscript"/>
        </w:rPr>
        <w:t>th</w:t>
      </w:r>
      <w:r w:rsidR="002979AD">
        <w:rPr>
          <w:rFonts w:ascii="Arial" w:hAnsi="Arial" w:cs="Arial"/>
          <w:sz w:val="22"/>
          <w:szCs w:val="22"/>
        </w:rPr>
        <w:t xml:space="preserve"> </w:t>
      </w:r>
      <w:r w:rsidR="0032537A">
        <w:rPr>
          <w:rFonts w:ascii="Arial" w:hAnsi="Arial" w:cs="Arial"/>
          <w:sz w:val="22"/>
          <w:szCs w:val="22"/>
        </w:rPr>
        <w:t xml:space="preserve">December </w:t>
      </w:r>
      <w:r w:rsidR="002979AD">
        <w:rPr>
          <w:rFonts w:ascii="Arial" w:hAnsi="Arial" w:cs="Arial"/>
          <w:sz w:val="22"/>
          <w:szCs w:val="22"/>
        </w:rPr>
        <w:t>2013</w:t>
      </w:r>
      <w:r w:rsidR="0010468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659"/>
        <w:gridCol w:w="6087"/>
        <w:gridCol w:w="1453"/>
        <w:gridCol w:w="1141"/>
      </w:tblGrid>
      <w:tr w:rsidR="00BC61EC" w:rsidRPr="00326C11" w14:paraId="27759CCE" w14:textId="77777777" w:rsidTr="00F334E7">
        <w:trPr>
          <w:trHeight w:val="144"/>
          <w:jc w:val="center"/>
        </w:trPr>
        <w:tc>
          <w:tcPr>
            <w:tcW w:w="526" w:type="dxa"/>
            <w:shd w:val="clear" w:color="auto" w:fill="auto"/>
          </w:tcPr>
          <w:p w14:paraId="0CEC8E1C" w14:textId="6F9F7F28" w:rsidR="00BC61EC" w:rsidRPr="00BC61EC" w:rsidRDefault="00BC61EC" w:rsidP="00A37D7F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/>
                <w:bCs/>
                <w:sz w:val="20"/>
                <w:lang w:val="de-DE" w:eastAsia="ja-JP"/>
              </w:rPr>
              <w:t>#</w:t>
            </w:r>
          </w:p>
        </w:tc>
        <w:tc>
          <w:tcPr>
            <w:tcW w:w="659" w:type="dxa"/>
            <w:shd w:val="clear" w:color="auto" w:fill="FF0000"/>
            <w:vAlign w:val="center"/>
          </w:tcPr>
          <w:p w14:paraId="6A146E29" w14:textId="10FAC3E6" w:rsidR="00BC61EC" w:rsidRPr="00BC61EC" w:rsidRDefault="00BC61EC" w:rsidP="00A37D7F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6087" w:type="dxa"/>
            <w:shd w:val="clear" w:color="auto" w:fill="auto"/>
          </w:tcPr>
          <w:p w14:paraId="2CD2F842" w14:textId="1A6CF409" w:rsidR="00BC61EC" w:rsidRPr="00BC61EC" w:rsidRDefault="00BC61EC">
            <w:pPr>
              <w:rPr>
                <w:rFonts w:ascii="Arial" w:hAnsi="Arial" w:cs="Arial"/>
                <w:b/>
                <w:lang w:eastAsia="ja-JP"/>
              </w:rPr>
            </w:pPr>
            <w:r w:rsidRPr="00BC61EC">
              <w:rPr>
                <w:rFonts w:ascii="Arial" w:hAnsi="Arial" w:cs="Arial"/>
                <w:b/>
                <w:lang w:eastAsia="ja-JP"/>
              </w:rPr>
              <w:t>Description</w:t>
            </w:r>
          </w:p>
        </w:tc>
        <w:tc>
          <w:tcPr>
            <w:tcW w:w="1453" w:type="dxa"/>
            <w:shd w:val="clear" w:color="auto" w:fill="auto"/>
          </w:tcPr>
          <w:p w14:paraId="348ABBE4" w14:textId="60DAB983" w:rsid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Who</w:t>
            </w:r>
          </w:p>
        </w:tc>
        <w:tc>
          <w:tcPr>
            <w:tcW w:w="1141" w:type="dxa"/>
            <w:shd w:val="clear" w:color="auto" w:fill="auto"/>
          </w:tcPr>
          <w:p w14:paraId="4956F158" w14:textId="18804CF9" w:rsidR="00BC61EC" w:rsidRPr="00326C11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Due</w:t>
            </w:r>
          </w:p>
        </w:tc>
      </w:tr>
      <w:tr w:rsidR="00256CC8" w:rsidRPr="00326C11" w14:paraId="02C2CA26" w14:textId="77777777" w:rsidTr="00F334E7">
        <w:trPr>
          <w:trHeight w:val="144"/>
          <w:jc w:val="center"/>
        </w:trPr>
        <w:tc>
          <w:tcPr>
            <w:tcW w:w="526" w:type="dxa"/>
            <w:shd w:val="clear" w:color="auto" w:fill="auto"/>
            <w:vAlign w:val="center"/>
          </w:tcPr>
          <w:p w14:paraId="2176AF2C" w14:textId="2CA686E6" w:rsidR="00256CC8" w:rsidRPr="00BC61EC" w:rsidRDefault="00F334E7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1</w:t>
            </w:r>
          </w:p>
        </w:tc>
        <w:tc>
          <w:tcPr>
            <w:tcW w:w="659" w:type="dxa"/>
            <w:shd w:val="clear" w:color="auto" w:fill="FF0000"/>
            <w:vAlign w:val="center"/>
          </w:tcPr>
          <w:p w14:paraId="612AE68D" w14:textId="1A76A644" w:rsidR="00256CC8" w:rsidRPr="00BC61EC" w:rsidRDefault="00B70128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6087" w:type="dxa"/>
            <w:shd w:val="clear" w:color="auto" w:fill="auto"/>
            <w:vAlign w:val="center"/>
          </w:tcPr>
          <w:p w14:paraId="45DB9892" w14:textId="439A5927" w:rsidR="00256CC8" w:rsidRPr="00326C11" w:rsidRDefault="00F334E7" w:rsidP="008A6A7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RC will contact the Object Management Group “OMG” (www.omg.org) to establish cooperation with MSDO at the upcoming GlobeCom conference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14399CF" w14:textId="135AF853" w:rsidR="00256CC8" w:rsidRPr="00BC61EC" w:rsidRDefault="00F334E7" w:rsidP="008A6A76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RC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97042E3" w14:textId="23F542C0" w:rsidR="00256CC8" w:rsidRPr="00BC61EC" w:rsidRDefault="00F334E7" w:rsidP="008A6A76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EF5D77" w:rsidRPr="00326C11" w14:paraId="06023A46" w14:textId="77777777" w:rsidTr="00F334E7">
        <w:trPr>
          <w:trHeight w:val="144"/>
          <w:jc w:val="center"/>
        </w:trPr>
        <w:tc>
          <w:tcPr>
            <w:tcW w:w="526" w:type="dxa"/>
            <w:shd w:val="clear" w:color="auto" w:fill="auto"/>
            <w:vAlign w:val="center"/>
          </w:tcPr>
          <w:p w14:paraId="05D1BDF5" w14:textId="78D7B031" w:rsidR="00EF5D77" w:rsidRPr="00BC61EC" w:rsidRDefault="00F334E7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2</w:t>
            </w:r>
          </w:p>
        </w:tc>
        <w:tc>
          <w:tcPr>
            <w:tcW w:w="659" w:type="dxa"/>
            <w:shd w:val="clear" w:color="auto" w:fill="FF0000"/>
            <w:vAlign w:val="center"/>
          </w:tcPr>
          <w:p w14:paraId="5A7106EE" w14:textId="54D537B9" w:rsidR="00EF5D77" w:rsidRPr="00BC61EC" w:rsidRDefault="00B70128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8</w:t>
            </w:r>
          </w:p>
        </w:tc>
        <w:tc>
          <w:tcPr>
            <w:tcW w:w="6087" w:type="dxa"/>
            <w:shd w:val="clear" w:color="auto" w:fill="auto"/>
            <w:vAlign w:val="center"/>
          </w:tcPr>
          <w:p w14:paraId="3D23C403" w14:textId="6EC8CC2D" w:rsidR="00EF5D77" w:rsidRPr="00EF5D77" w:rsidRDefault="003C78A9" w:rsidP="00F334E7">
            <w:pPr>
              <w:rPr>
                <w:rFonts w:ascii="Arial" w:hAnsi="Arial" w:cs="Arial"/>
                <w:lang w:eastAsia="ja-JP"/>
              </w:rPr>
            </w:pPr>
            <w:r w:rsidRPr="003C78A9">
              <w:rPr>
                <w:rFonts w:ascii="Arial" w:hAnsi="Arial" w:cs="Arial"/>
                <w:lang w:eastAsia="ja-JP"/>
              </w:rPr>
              <w:t>Draft</w:t>
            </w:r>
            <w:r w:rsidR="00F334E7">
              <w:rPr>
                <w:rFonts w:ascii="Arial" w:hAnsi="Arial" w:cs="Arial"/>
                <w:lang w:eastAsia="ja-JP"/>
              </w:rPr>
              <w:t>ing team for revised principles with light approach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0237B16" w14:textId="2CEA5D9E" w:rsidR="00EF5D77" w:rsidRPr="00BC61EC" w:rsidRDefault="00F334E7" w:rsidP="008A6A76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3C78A9">
              <w:rPr>
                <w:rFonts w:ascii="Arial" w:hAnsi="Arial" w:cs="Arial"/>
                <w:lang w:eastAsia="ja-JP"/>
              </w:rPr>
              <w:t>KD, CT, KM, SEF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C35C639" w14:textId="05C3B343" w:rsidR="00EF5D77" w:rsidRPr="00BC61EC" w:rsidRDefault="00F334E7" w:rsidP="00F334E7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Beginning January 2014</w:t>
            </w:r>
          </w:p>
        </w:tc>
      </w:tr>
      <w:tr w:rsidR="00104689" w:rsidRPr="00326C11" w14:paraId="5646EA75" w14:textId="77777777" w:rsidTr="00F334E7">
        <w:trPr>
          <w:trHeight w:val="144"/>
          <w:jc w:val="center"/>
        </w:trPr>
        <w:tc>
          <w:tcPr>
            <w:tcW w:w="526" w:type="dxa"/>
            <w:shd w:val="clear" w:color="auto" w:fill="auto"/>
            <w:vAlign w:val="center"/>
          </w:tcPr>
          <w:p w14:paraId="0EAE5377" w14:textId="6290F9B7" w:rsidR="00104689" w:rsidRPr="00BC61EC" w:rsidRDefault="00F334E7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3</w:t>
            </w:r>
          </w:p>
        </w:tc>
        <w:tc>
          <w:tcPr>
            <w:tcW w:w="659" w:type="dxa"/>
            <w:shd w:val="clear" w:color="auto" w:fill="FF0000"/>
            <w:vAlign w:val="center"/>
          </w:tcPr>
          <w:p w14:paraId="50C4BC4B" w14:textId="12C796D1" w:rsidR="00104689" w:rsidRPr="00BC61EC" w:rsidRDefault="00B70128" w:rsidP="008A6A7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8</w:t>
            </w:r>
          </w:p>
        </w:tc>
        <w:tc>
          <w:tcPr>
            <w:tcW w:w="6087" w:type="dxa"/>
            <w:shd w:val="clear" w:color="auto" w:fill="auto"/>
            <w:vAlign w:val="center"/>
          </w:tcPr>
          <w:p w14:paraId="26786EB3" w14:textId="61E9707C" w:rsidR="00104689" w:rsidRPr="00EF5D77" w:rsidRDefault="00F334E7" w:rsidP="008A6A7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Steering Committee call on 28</w:t>
            </w:r>
            <w:r w:rsidRPr="000623FD">
              <w:rPr>
                <w:rFonts w:ascii="Arial" w:hAnsi="Arial" w:cs="Arial"/>
                <w:vertAlign w:val="superscript"/>
                <w:lang w:eastAsia="ja-JP"/>
              </w:rPr>
              <w:t>th</w:t>
            </w:r>
            <w:r>
              <w:rPr>
                <w:rFonts w:ascii="Arial" w:hAnsi="Arial" w:cs="Arial"/>
                <w:lang w:eastAsia="ja-JP"/>
              </w:rPr>
              <w:t xml:space="preserve"> January 2014, 3 pm CET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53BA09E" w14:textId="538D21F5" w:rsidR="00104689" w:rsidRPr="00BC61EC" w:rsidRDefault="00F334E7" w:rsidP="008A6A76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All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B8DB434" w14:textId="685C96D5" w:rsidR="00104689" w:rsidRPr="00BC61EC" w:rsidRDefault="00F334E7" w:rsidP="008A6A76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28.01.2014</w:t>
            </w:r>
          </w:p>
        </w:tc>
      </w:tr>
    </w:tbl>
    <w:p w14:paraId="698CCD3C" w14:textId="77777777" w:rsidR="00256CC8" w:rsidRDefault="00256CC8" w:rsidP="00104689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</w:p>
    <w:p w14:paraId="6DE2B3DE" w14:textId="77777777" w:rsidR="00ED668A" w:rsidRDefault="00ED668A" w:rsidP="00104689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</w:p>
    <w:p w14:paraId="527C3D29" w14:textId="42CE9B60" w:rsidR="00ED668A" w:rsidRPr="00326C11" w:rsidRDefault="00ED668A" w:rsidP="00104689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</w:p>
    <w:sectPr w:rsidR="00ED668A" w:rsidRPr="00326C11" w:rsidSect="00881A48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127" w:right="1134" w:bottom="1134" w:left="1134" w:header="567" w:footer="289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D6AC4" w14:textId="77777777" w:rsidR="00391BF6" w:rsidRDefault="00391BF6">
      <w:r>
        <w:separator/>
      </w:r>
    </w:p>
  </w:endnote>
  <w:endnote w:type="continuationSeparator" w:id="0">
    <w:p w14:paraId="2E2CDBDD" w14:textId="77777777" w:rsidR="00391BF6" w:rsidRDefault="0039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4A7A" w14:textId="77777777" w:rsidR="003C78A9" w:rsidRDefault="003C78A9">
    <w:pPr>
      <w:pStyle w:val="Fuzeile"/>
    </w:pPr>
  </w:p>
  <w:p w14:paraId="0615F840" w14:textId="77777777" w:rsidR="003C78A9" w:rsidRDefault="003C78A9">
    <w:pPr>
      <w:pStyle w:val="Fuzeile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B5173" w14:textId="77777777" w:rsidR="003C78A9" w:rsidRDefault="003C78A9">
    <w:pPr>
      <w:pStyle w:val="Fuzeile"/>
      <w:tabs>
        <w:tab w:val="clear" w:pos="4536"/>
        <w:tab w:val="clear" w:pos="9072"/>
        <w:tab w:val="center" w:pos="7797"/>
      </w:tabs>
      <w:rPr>
        <w:rStyle w:val="Seitenzahl"/>
        <w:rFonts w:ascii="Century Gothic" w:hAnsi="Century Gothic"/>
        <w:iCs/>
      </w:rPr>
    </w:pPr>
    <w:r>
      <w:rPr>
        <w:rFonts w:ascii="Century Gothic" w:hAnsi="Century Gothic"/>
        <w:iCs/>
        <w:spacing w:val="6"/>
      </w:rPr>
      <w:tab/>
    </w:r>
    <w:r>
      <w:rPr>
        <w:rStyle w:val="Seitenzahl"/>
        <w:rFonts w:ascii="Century Gothic" w:hAnsi="Century Gothic"/>
        <w:iCs/>
      </w:rPr>
      <w:fldChar w:fldCharType="begin"/>
    </w:r>
    <w:r>
      <w:rPr>
        <w:rStyle w:val="Seitenzahl"/>
        <w:rFonts w:ascii="Century Gothic" w:hAnsi="Century Gothic"/>
        <w:iCs/>
      </w:rPr>
      <w:instrText xml:space="preserve"> PAGE </w:instrText>
    </w:r>
    <w:r>
      <w:rPr>
        <w:rStyle w:val="Seitenzahl"/>
        <w:rFonts w:ascii="Century Gothic" w:hAnsi="Century Gothic"/>
        <w:iCs/>
      </w:rPr>
      <w:fldChar w:fldCharType="separate"/>
    </w:r>
    <w:r w:rsidR="00D441B1">
      <w:rPr>
        <w:rStyle w:val="Seitenzahl"/>
        <w:rFonts w:ascii="Century Gothic" w:hAnsi="Century Gothic"/>
        <w:iCs/>
        <w:noProof/>
      </w:rPr>
      <w:t>6</w:t>
    </w:r>
    <w:r>
      <w:rPr>
        <w:rStyle w:val="Seitenzahl"/>
        <w:rFonts w:ascii="Century Gothic" w:hAnsi="Century Gothic"/>
        <w:iCs/>
      </w:rPr>
      <w:fldChar w:fldCharType="end"/>
    </w:r>
    <w:r>
      <w:rPr>
        <w:rStyle w:val="Seitenzahl"/>
        <w:rFonts w:ascii="Century Gothic" w:hAnsi="Century Gothic"/>
        <w:iCs/>
      </w:rPr>
      <w:t xml:space="preserve"> of </w:t>
    </w:r>
    <w:r>
      <w:rPr>
        <w:rStyle w:val="Seitenzahl"/>
        <w:rFonts w:ascii="Century Gothic" w:hAnsi="Century Gothic"/>
        <w:iCs/>
      </w:rPr>
      <w:fldChar w:fldCharType="begin"/>
    </w:r>
    <w:r>
      <w:rPr>
        <w:rStyle w:val="Seitenzahl"/>
        <w:rFonts w:ascii="Century Gothic" w:hAnsi="Century Gothic"/>
        <w:iCs/>
      </w:rPr>
      <w:instrText xml:space="preserve"> NUMPAGES </w:instrText>
    </w:r>
    <w:r>
      <w:rPr>
        <w:rStyle w:val="Seitenzahl"/>
        <w:rFonts w:ascii="Century Gothic" w:hAnsi="Century Gothic"/>
        <w:iCs/>
      </w:rPr>
      <w:fldChar w:fldCharType="separate"/>
    </w:r>
    <w:r w:rsidR="00D441B1">
      <w:rPr>
        <w:rStyle w:val="Seitenzahl"/>
        <w:rFonts w:ascii="Century Gothic" w:hAnsi="Century Gothic"/>
        <w:iCs/>
        <w:noProof/>
      </w:rPr>
      <w:t>6</w:t>
    </w:r>
    <w:r>
      <w:rPr>
        <w:rStyle w:val="Seitenzahl"/>
        <w:rFonts w:ascii="Century Gothic" w:hAnsi="Century Gothic"/>
        <w:iCs/>
      </w:rPr>
      <w:fldChar w:fldCharType="end"/>
    </w:r>
  </w:p>
  <w:p w14:paraId="75408828" w14:textId="77777777" w:rsidR="003C78A9" w:rsidRDefault="003C78A9">
    <w:pPr>
      <w:pStyle w:val="Fuzeile"/>
      <w:tabs>
        <w:tab w:val="clear" w:pos="4536"/>
        <w:tab w:val="clear" w:pos="9072"/>
        <w:tab w:val="center" w:pos="7797"/>
      </w:tabs>
    </w:pPr>
    <w:r>
      <w:rPr>
        <w:rFonts w:ascii="Century Gothic" w:hAnsi="Century Gothic"/>
        <w:iCs/>
      </w:rPr>
      <w:fldChar w:fldCharType="begin"/>
    </w:r>
    <w:r>
      <w:rPr>
        <w:rFonts w:ascii="Century Gothic" w:hAnsi="Century Gothic"/>
        <w:iCs/>
      </w:rPr>
      <w:instrText xml:space="preserve"> DOCPROPERTY DocSecTitle \* MERGEFORMAT </w:instrText>
    </w:r>
    <w:r>
      <w:rPr>
        <w:rFonts w:ascii="Century Gothic" w:hAnsi="Century Gothic"/>
        <w:iCs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65CD6" w14:textId="77777777" w:rsidR="003C78A9" w:rsidRDefault="003C78A9">
    <w:pPr>
      <w:pStyle w:val="Fuzeile"/>
    </w:pPr>
  </w:p>
  <w:p w14:paraId="0AC467B2" w14:textId="77777777" w:rsidR="003C78A9" w:rsidRDefault="003C78A9">
    <w:pPr>
      <w:pStyle w:val="Fuzeile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81814" w14:textId="77777777" w:rsidR="00391BF6" w:rsidRDefault="00391BF6">
      <w:r>
        <w:separator/>
      </w:r>
    </w:p>
  </w:footnote>
  <w:footnote w:type="continuationSeparator" w:id="0">
    <w:p w14:paraId="0F659F3B" w14:textId="77777777" w:rsidR="00391BF6" w:rsidRDefault="00391BF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3C78A9" w14:paraId="5A202305" w14:textId="77777777">
      <w:trPr>
        <w:trHeight w:val="879"/>
        <w:jc w:val="center"/>
      </w:trPr>
      <w:tc>
        <w:tcPr>
          <w:tcW w:w="7020" w:type="dxa"/>
        </w:tcPr>
        <w:p w14:paraId="32A47CA4" w14:textId="77777777" w:rsidR="003C78A9" w:rsidRDefault="003C78A9">
          <w:pPr>
            <w:pStyle w:val="Kopfzeile"/>
            <w:spacing w:before="120"/>
            <w:rPr>
              <w:rFonts w:ascii="Arial" w:hAnsi="Arial" w:cs="Arial"/>
              <w:b/>
              <w:color w:val="568E16"/>
              <w:sz w:val="36"/>
            </w:rPr>
          </w:pPr>
          <w:r>
            <w:rPr>
              <w:rFonts w:ascii="Arial" w:hAnsi="Arial" w:cs="Arial"/>
              <w:b/>
              <w:color w:val="568E16"/>
              <w:sz w:val="36"/>
            </w:rPr>
            <w:t>Next Generation Mobile Networks</w:t>
          </w:r>
        </w:p>
        <w:p w14:paraId="3BBA595F" w14:textId="330F5CC9" w:rsidR="003C78A9" w:rsidRDefault="003C78A9" w:rsidP="00A95372">
          <w:pPr>
            <w:pStyle w:val="Kopfzeile"/>
            <w:rPr>
              <w:rFonts w:ascii="Arial" w:hAnsi="Arial" w:cs="Arial"/>
              <w:b/>
              <w:sz w:val="28"/>
              <w:lang w:eastAsia="ja-JP"/>
            </w:rPr>
          </w:pPr>
          <w:r w:rsidRPr="00F334E7">
            <w:rPr>
              <w:rFonts w:ascii="Arial" w:hAnsi="Arial" w:cs="Arial"/>
              <w:b/>
              <w:sz w:val="24"/>
            </w:rPr>
            <w:t xml:space="preserve">Meeting </w:t>
          </w:r>
          <w:r w:rsidRPr="00F334E7">
            <w:rPr>
              <w:rFonts w:ascii="Arial" w:hAnsi="Arial" w:cs="Arial" w:hint="eastAsia"/>
              <w:b/>
              <w:sz w:val="24"/>
              <w:lang w:eastAsia="ja-JP"/>
            </w:rPr>
            <w:t>F2F Frankfurt 6</w:t>
          </w:r>
          <w:r w:rsidRPr="00F334E7">
            <w:rPr>
              <w:rFonts w:ascii="Arial" w:hAnsi="Arial" w:cs="Arial" w:hint="eastAsia"/>
              <w:b/>
              <w:sz w:val="24"/>
              <w:vertAlign w:val="superscript"/>
              <w:lang w:eastAsia="ja-JP"/>
            </w:rPr>
            <w:t>th</w:t>
          </w:r>
          <w:r w:rsidRPr="00F334E7">
            <w:rPr>
              <w:rFonts w:ascii="Arial" w:hAnsi="Arial" w:cs="Arial" w:hint="eastAsia"/>
              <w:b/>
              <w:sz w:val="24"/>
              <w:lang w:eastAsia="ja-JP"/>
            </w:rPr>
            <w:t xml:space="preserve"> </w:t>
          </w:r>
          <w:r w:rsidRPr="002B686D">
            <w:rPr>
              <w:rFonts w:ascii="Arial" w:hAnsi="Arial" w:cs="Arial"/>
              <w:b/>
              <w:sz w:val="24"/>
              <w:lang w:val="en-US" w:eastAsia="ja-JP"/>
            </w:rPr>
            <w:t xml:space="preserve">December 2013 </w:t>
          </w:r>
          <w:r w:rsidRPr="00F334E7">
            <w:rPr>
              <w:rFonts w:ascii="Arial" w:hAnsi="Arial" w:cs="Arial" w:hint="eastAsia"/>
              <w:b/>
              <w:sz w:val="24"/>
              <w:lang w:eastAsia="ja-JP"/>
            </w:rPr>
            <w:t>Multi-SDO</w:t>
          </w:r>
        </w:p>
      </w:tc>
      <w:tc>
        <w:tcPr>
          <w:tcW w:w="2619" w:type="dxa"/>
          <w:vAlign w:val="center"/>
        </w:tcPr>
        <w:p w14:paraId="77037158" w14:textId="77777777" w:rsidR="003C78A9" w:rsidRDefault="003C78A9">
          <w:pPr>
            <w:pStyle w:val="Kopfzeile"/>
            <w:rPr>
              <w:rFonts w:ascii="Arial" w:hAnsi="Arial" w:cs="Arial"/>
              <w:b/>
              <w:color w:val="FF0000"/>
            </w:rPr>
          </w:pPr>
          <w:r>
            <w:rPr>
              <w:noProof/>
              <w:lang w:val="de-DE"/>
            </w:rPr>
            <w:drawing>
              <wp:inline distT="0" distB="0" distL="0" distR="0" wp14:anchorId="3DE288E3" wp14:editId="36AA4315">
                <wp:extent cx="1557655" cy="880745"/>
                <wp:effectExtent l="0" t="0" r="4445" b="0"/>
                <wp:docPr id="1" name="Picture 1" descr="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7655" cy="880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BB29F3" w14:textId="77777777" w:rsidR="003C78A9" w:rsidRDefault="003C78A9" w:rsidP="00A9537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1416"/>
    <w:multiLevelType w:val="hybridMultilevel"/>
    <w:tmpl w:val="26AE513A"/>
    <w:lvl w:ilvl="0" w:tplc="D52204D2">
      <w:start w:val="1"/>
      <w:numFmt w:val="bullet"/>
      <w:pStyle w:val="DritteEinrckung"/>
      <w:lvlText w:val="­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4824FE"/>
    <w:multiLevelType w:val="hybridMultilevel"/>
    <w:tmpl w:val="CDACD6B4"/>
    <w:lvl w:ilvl="0" w:tplc="690A1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1581F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18EF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B87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0F05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5209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D2A3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DB8B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9DC5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21A74B0F"/>
    <w:multiLevelType w:val="hybridMultilevel"/>
    <w:tmpl w:val="929E358A"/>
    <w:lvl w:ilvl="0" w:tplc="FDBEE5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938F1"/>
    <w:multiLevelType w:val="hybridMultilevel"/>
    <w:tmpl w:val="728A8D18"/>
    <w:lvl w:ilvl="0" w:tplc="78025E3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CA18A8"/>
    <w:multiLevelType w:val="hybridMultilevel"/>
    <w:tmpl w:val="2A36D3CA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F67A0A"/>
    <w:multiLevelType w:val="hybridMultilevel"/>
    <w:tmpl w:val="38D24318"/>
    <w:lvl w:ilvl="0" w:tplc="78025E3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053FE"/>
    <w:multiLevelType w:val="hybridMultilevel"/>
    <w:tmpl w:val="0BEA8776"/>
    <w:lvl w:ilvl="0" w:tplc="1B0E40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36E0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E2F7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005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72B1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64A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30E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66AB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27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B8A0C2C"/>
    <w:multiLevelType w:val="hybridMultilevel"/>
    <w:tmpl w:val="4ABA1578"/>
    <w:lvl w:ilvl="0" w:tplc="04D00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B3E3E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804F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C2A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1EC2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B12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F987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E066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0100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>
    <w:nsid w:val="391A6639"/>
    <w:multiLevelType w:val="hybridMultilevel"/>
    <w:tmpl w:val="E350F520"/>
    <w:lvl w:ilvl="0" w:tplc="83968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08B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FE31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004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CAD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8692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CD7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E2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4C8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1A85692"/>
    <w:multiLevelType w:val="hybridMultilevel"/>
    <w:tmpl w:val="D8140FC6"/>
    <w:lvl w:ilvl="0" w:tplc="5C7A0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D6D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66A9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6CBA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2C2D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87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7C4B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44AD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26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C014FE8"/>
    <w:multiLevelType w:val="hybridMultilevel"/>
    <w:tmpl w:val="56C078F2"/>
    <w:lvl w:ilvl="0" w:tplc="524463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23B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48DC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AC07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C6D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43E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4ABF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A46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96F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AD0EBE"/>
    <w:multiLevelType w:val="hybridMultilevel"/>
    <w:tmpl w:val="D37E1F1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6AF366">
      <w:start w:val="1"/>
      <w:numFmt w:val="bullet"/>
      <w:pStyle w:val="BulletFet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3D1BD6"/>
    <w:multiLevelType w:val="hybridMultilevel"/>
    <w:tmpl w:val="0F661D78"/>
    <w:lvl w:ilvl="0" w:tplc="D21295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0A9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4217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02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B0F7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1A5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1ADD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EE96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5AB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C6F3BE7"/>
    <w:multiLevelType w:val="hybridMultilevel"/>
    <w:tmpl w:val="BEC87D20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89A773E"/>
    <w:multiLevelType w:val="multilevel"/>
    <w:tmpl w:val="DDEAEA68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sz w:val="24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E5013F6"/>
    <w:multiLevelType w:val="hybridMultilevel"/>
    <w:tmpl w:val="630AECB2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3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12"/>
  </w:num>
  <w:num w:numId="13">
    <w:abstractNumId w:val="9"/>
  </w:num>
  <w:num w:numId="14">
    <w:abstractNumId w:val="8"/>
  </w:num>
  <w:num w:numId="15">
    <w:abstractNumId w:val="1"/>
  </w:num>
  <w:num w:numId="1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993"/>
    <w:rsid w:val="00001D03"/>
    <w:rsid w:val="000064D5"/>
    <w:rsid w:val="00007D04"/>
    <w:rsid w:val="00011D25"/>
    <w:rsid w:val="0001494E"/>
    <w:rsid w:val="00034294"/>
    <w:rsid w:val="00040D9B"/>
    <w:rsid w:val="00060E04"/>
    <w:rsid w:val="000623FD"/>
    <w:rsid w:val="00067BD6"/>
    <w:rsid w:val="00070B4D"/>
    <w:rsid w:val="00080C3A"/>
    <w:rsid w:val="0008626E"/>
    <w:rsid w:val="00090BD0"/>
    <w:rsid w:val="000A100B"/>
    <w:rsid w:val="000A19D9"/>
    <w:rsid w:val="000A210A"/>
    <w:rsid w:val="000A4DE8"/>
    <w:rsid w:val="000B2A67"/>
    <w:rsid w:val="000B70DD"/>
    <w:rsid w:val="000C1E50"/>
    <w:rsid w:val="000D73D6"/>
    <w:rsid w:val="000F0A30"/>
    <w:rsid w:val="000F4C22"/>
    <w:rsid w:val="000F54A9"/>
    <w:rsid w:val="00101FA3"/>
    <w:rsid w:val="00104689"/>
    <w:rsid w:val="001214D3"/>
    <w:rsid w:val="001532A4"/>
    <w:rsid w:val="001537EF"/>
    <w:rsid w:val="00154A1F"/>
    <w:rsid w:val="00162262"/>
    <w:rsid w:val="001B3DA4"/>
    <w:rsid w:val="001D0F67"/>
    <w:rsid w:val="001D31B1"/>
    <w:rsid w:val="001D5508"/>
    <w:rsid w:val="001D61EB"/>
    <w:rsid w:val="001E05B1"/>
    <w:rsid w:val="001E71AB"/>
    <w:rsid w:val="001F4828"/>
    <w:rsid w:val="002024C3"/>
    <w:rsid w:val="002042EE"/>
    <w:rsid w:val="00206073"/>
    <w:rsid w:val="002060B1"/>
    <w:rsid w:val="00210D02"/>
    <w:rsid w:val="0023007D"/>
    <w:rsid w:val="002406E5"/>
    <w:rsid w:val="002421F1"/>
    <w:rsid w:val="00242779"/>
    <w:rsid w:val="00245E7E"/>
    <w:rsid w:val="00251270"/>
    <w:rsid w:val="00256CC8"/>
    <w:rsid w:val="00257147"/>
    <w:rsid w:val="00260C74"/>
    <w:rsid w:val="00273149"/>
    <w:rsid w:val="00274B42"/>
    <w:rsid w:val="00281682"/>
    <w:rsid w:val="002979AD"/>
    <w:rsid w:val="002A033C"/>
    <w:rsid w:val="002B686D"/>
    <w:rsid w:val="002C48FD"/>
    <w:rsid w:val="002C68F9"/>
    <w:rsid w:val="002D2546"/>
    <w:rsid w:val="002D6AE3"/>
    <w:rsid w:val="002F06D6"/>
    <w:rsid w:val="002F7D99"/>
    <w:rsid w:val="003012B7"/>
    <w:rsid w:val="00321D96"/>
    <w:rsid w:val="00324C8D"/>
    <w:rsid w:val="0032537A"/>
    <w:rsid w:val="00326C11"/>
    <w:rsid w:val="00331E1B"/>
    <w:rsid w:val="00341CD4"/>
    <w:rsid w:val="00342639"/>
    <w:rsid w:val="00346E82"/>
    <w:rsid w:val="00347724"/>
    <w:rsid w:val="0035211C"/>
    <w:rsid w:val="00367E1B"/>
    <w:rsid w:val="00376FBA"/>
    <w:rsid w:val="00391BF6"/>
    <w:rsid w:val="003B3344"/>
    <w:rsid w:val="003C18F1"/>
    <w:rsid w:val="003C78A9"/>
    <w:rsid w:val="003F541D"/>
    <w:rsid w:val="003F68C7"/>
    <w:rsid w:val="004270A0"/>
    <w:rsid w:val="004314A4"/>
    <w:rsid w:val="0043542B"/>
    <w:rsid w:val="004371A0"/>
    <w:rsid w:val="004455A4"/>
    <w:rsid w:val="00445A4F"/>
    <w:rsid w:val="00445D3A"/>
    <w:rsid w:val="00452F1B"/>
    <w:rsid w:val="00456037"/>
    <w:rsid w:val="00475BBC"/>
    <w:rsid w:val="0048778D"/>
    <w:rsid w:val="00494549"/>
    <w:rsid w:val="00494A25"/>
    <w:rsid w:val="004C1D02"/>
    <w:rsid w:val="00503620"/>
    <w:rsid w:val="00510821"/>
    <w:rsid w:val="00512D6C"/>
    <w:rsid w:val="00522BFF"/>
    <w:rsid w:val="0058772D"/>
    <w:rsid w:val="005934AB"/>
    <w:rsid w:val="005A219C"/>
    <w:rsid w:val="005A31F2"/>
    <w:rsid w:val="005A799A"/>
    <w:rsid w:val="005C22B9"/>
    <w:rsid w:val="005C477F"/>
    <w:rsid w:val="005D1068"/>
    <w:rsid w:val="005D66CB"/>
    <w:rsid w:val="005F2191"/>
    <w:rsid w:val="006008CD"/>
    <w:rsid w:val="006008DB"/>
    <w:rsid w:val="00603EDA"/>
    <w:rsid w:val="00606383"/>
    <w:rsid w:val="0062246B"/>
    <w:rsid w:val="00623D0C"/>
    <w:rsid w:val="006356CC"/>
    <w:rsid w:val="00654CF4"/>
    <w:rsid w:val="00660382"/>
    <w:rsid w:val="006739B7"/>
    <w:rsid w:val="00685537"/>
    <w:rsid w:val="00697DFB"/>
    <w:rsid w:val="006B1B80"/>
    <w:rsid w:val="006C7082"/>
    <w:rsid w:val="006C794D"/>
    <w:rsid w:val="006D10BE"/>
    <w:rsid w:val="006D32D1"/>
    <w:rsid w:val="006E4A55"/>
    <w:rsid w:val="006F2DF2"/>
    <w:rsid w:val="00712091"/>
    <w:rsid w:val="00715239"/>
    <w:rsid w:val="00720246"/>
    <w:rsid w:val="00726A90"/>
    <w:rsid w:val="007274B2"/>
    <w:rsid w:val="00733885"/>
    <w:rsid w:val="00734E2B"/>
    <w:rsid w:val="00735A8E"/>
    <w:rsid w:val="00737037"/>
    <w:rsid w:val="00751D56"/>
    <w:rsid w:val="00757712"/>
    <w:rsid w:val="007713E3"/>
    <w:rsid w:val="00771A3E"/>
    <w:rsid w:val="00774640"/>
    <w:rsid w:val="00776C64"/>
    <w:rsid w:val="00792E83"/>
    <w:rsid w:val="00794BE5"/>
    <w:rsid w:val="00796358"/>
    <w:rsid w:val="007A1436"/>
    <w:rsid w:val="007C0D3A"/>
    <w:rsid w:val="007C38C8"/>
    <w:rsid w:val="007C7B19"/>
    <w:rsid w:val="007D3621"/>
    <w:rsid w:val="007E7348"/>
    <w:rsid w:val="007F4CDC"/>
    <w:rsid w:val="008007E3"/>
    <w:rsid w:val="00801406"/>
    <w:rsid w:val="00837D8B"/>
    <w:rsid w:val="008516FA"/>
    <w:rsid w:val="00854310"/>
    <w:rsid w:val="00860E1F"/>
    <w:rsid w:val="008813B5"/>
    <w:rsid w:val="00881A48"/>
    <w:rsid w:val="00884049"/>
    <w:rsid w:val="00890987"/>
    <w:rsid w:val="008A2156"/>
    <w:rsid w:val="008A6A76"/>
    <w:rsid w:val="008C220C"/>
    <w:rsid w:val="008D1671"/>
    <w:rsid w:val="008D549B"/>
    <w:rsid w:val="008D593F"/>
    <w:rsid w:val="008E4D43"/>
    <w:rsid w:val="00905FCD"/>
    <w:rsid w:val="009211F0"/>
    <w:rsid w:val="00954A76"/>
    <w:rsid w:val="00955C9D"/>
    <w:rsid w:val="00957601"/>
    <w:rsid w:val="009677DA"/>
    <w:rsid w:val="0097620D"/>
    <w:rsid w:val="009832B3"/>
    <w:rsid w:val="00991F1E"/>
    <w:rsid w:val="009B665A"/>
    <w:rsid w:val="009E66D6"/>
    <w:rsid w:val="009F430B"/>
    <w:rsid w:val="00A02821"/>
    <w:rsid w:val="00A343F5"/>
    <w:rsid w:val="00A36985"/>
    <w:rsid w:val="00A37D7F"/>
    <w:rsid w:val="00A630C5"/>
    <w:rsid w:val="00A670DB"/>
    <w:rsid w:val="00A86DDD"/>
    <w:rsid w:val="00A86EFB"/>
    <w:rsid w:val="00A95372"/>
    <w:rsid w:val="00AA27F5"/>
    <w:rsid w:val="00AA4437"/>
    <w:rsid w:val="00AD0E43"/>
    <w:rsid w:val="00AE004B"/>
    <w:rsid w:val="00B12AAD"/>
    <w:rsid w:val="00B31B17"/>
    <w:rsid w:val="00B35D71"/>
    <w:rsid w:val="00B536C1"/>
    <w:rsid w:val="00B643F9"/>
    <w:rsid w:val="00B70128"/>
    <w:rsid w:val="00B9162C"/>
    <w:rsid w:val="00BA0A87"/>
    <w:rsid w:val="00BB5CE9"/>
    <w:rsid w:val="00BB676D"/>
    <w:rsid w:val="00BC1DC1"/>
    <w:rsid w:val="00BC61EC"/>
    <w:rsid w:val="00BC677C"/>
    <w:rsid w:val="00BD70C2"/>
    <w:rsid w:val="00BE2041"/>
    <w:rsid w:val="00C01BE2"/>
    <w:rsid w:val="00C02AE3"/>
    <w:rsid w:val="00C17503"/>
    <w:rsid w:val="00C24BE4"/>
    <w:rsid w:val="00C302FB"/>
    <w:rsid w:val="00C31C14"/>
    <w:rsid w:val="00C46647"/>
    <w:rsid w:val="00C5657D"/>
    <w:rsid w:val="00C949DF"/>
    <w:rsid w:val="00C9528C"/>
    <w:rsid w:val="00CA056C"/>
    <w:rsid w:val="00CB0218"/>
    <w:rsid w:val="00CB3B85"/>
    <w:rsid w:val="00CC1816"/>
    <w:rsid w:val="00CD78EF"/>
    <w:rsid w:val="00CE1EC7"/>
    <w:rsid w:val="00CE6514"/>
    <w:rsid w:val="00CF3A23"/>
    <w:rsid w:val="00D0427A"/>
    <w:rsid w:val="00D16D16"/>
    <w:rsid w:val="00D441B1"/>
    <w:rsid w:val="00D55409"/>
    <w:rsid w:val="00D65961"/>
    <w:rsid w:val="00D67280"/>
    <w:rsid w:val="00D70416"/>
    <w:rsid w:val="00D81DF1"/>
    <w:rsid w:val="00D83668"/>
    <w:rsid w:val="00DB3FC2"/>
    <w:rsid w:val="00DB56C4"/>
    <w:rsid w:val="00DE292D"/>
    <w:rsid w:val="00DE7671"/>
    <w:rsid w:val="00DF1113"/>
    <w:rsid w:val="00E02E01"/>
    <w:rsid w:val="00E02E37"/>
    <w:rsid w:val="00E52D1D"/>
    <w:rsid w:val="00E6318E"/>
    <w:rsid w:val="00E713FA"/>
    <w:rsid w:val="00E77582"/>
    <w:rsid w:val="00E81D25"/>
    <w:rsid w:val="00ED04C1"/>
    <w:rsid w:val="00ED1BC8"/>
    <w:rsid w:val="00ED668A"/>
    <w:rsid w:val="00EE3DDD"/>
    <w:rsid w:val="00EE5BE8"/>
    <w:rsid w:val="00EF3CDD"/>
    <w:rsid w:val="00EF4657"/>
    <w:rsid w:val="00EF5D77"/>
    <w:rsid w:val="00EF7A66"/>
    <w:rsid w:val="00F1498E"/>
    <w:rsid w:val="00F1684F"/>
    <w:rsid w:val="00F21629"/>
    <w:rsid w:val="00F2330C"/>
    <w:rsid w:val="00F25CA1"/>
    <w:rsid w:val="00F3094E"/>
    <w:rsid w:val="00F334E7"/>
    <w:rsid w:val="00FC0993"/>
    <w:rsid w:val="00FC3BD6"/>
    <w:rsid w:val="00FE0AB4"/>
    <w:rsid w:val="00FE0E5F"/>
    <w:rsid w:val="00FE1C35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BCB8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berschrift3">
    <w:name w:val="heading 3"/>
    <w:basedOn w:val="berschrift2"/>
    <w:next w:val="Textkrper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lang w:val="en-US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berschrift9">
    <w:name w:val="heading 9"/>
    <w:basedOn w:val="Standard"/>
    <w:next w:val="Standard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</w:style>
  <w:style w:type="paragraph" w:customStyle="1" w:styleId="PSIStandard">
    <w:name w:val="PSI Standard"/>
    <w:basedOn w:val="Standard"/>
    <w:pPr>
      <w:spacing w:line="300" w:lineRule="exact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Link">
    <w:name w:val="Hyperlink"/>
    <w:uiPriority w:val="99"/>
    <w:rPr>
      <w:color w:val="0000FF"/>
      <w:u w:val="single"/>
    </w:rPr>
  </w:style>
  <w:style w:type="character" w:styleId="GesichteterLink">
    <w:name w:val="FollowedHyperlink"/>
    <w:rPr>
      <w:color w:val="800080"/>
      <w:u w:val="single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ulettKreisEinrck">
    <w:name w:val="Bulett Kreis Einrück"/>
    <w:basedOn w:val="Standar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Standard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Betont">
    <w:name w:val="Strong"/>
    <w:qFormat/>
    <w:rPr>
      <w:b/>
      <w:bCs/>
    </w:rPr>
  </w:style>
  <w:style w:type="character" w:styleId="HTMLSchreibmaschine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el">
    <w:name w:val="Title"/>
    <w:basedOn w:val="Standard"/>
    <w:next w:val="Standard"/>
    <w:link w:val="TitelZeiche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eichen">
    <w:name w:val="Titel Zeichen"/>
    <w:link w:val="Titel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berschrift3">
    <w:name w:val="heading 3"/>
    <w:basedOn w:val="berschrift2"/>
    <w:next w:val="Textkrper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lang w:val="en-US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berschrift9">
    <w:name w:val="heading 9"/>
    <w:basedOn w:val="Standard"/>
    <w:next w:val="Standard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</w:style>
  <w:style w:type="paragraph" w:customStyle="1" w:styleId="PSIStandard">
    <w:name w:val="PSI Standard"/>
    <w:basedOn w:val="Standard"/>
    <w:pPr>
      <w:spacing w:line="300" w:lineRule="exact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Link">
    <w:name w:val="Hyperlink"/>
    <w:uiPriority w:val="99"/>
    <w:rPr>
      <w:color w:val="0000FF"/>
      <w:u w:val="single"/>
    </w:rPr>
  </w:style>
  <w:style w:type="character" w:styleId="GesichteterLink">
    <w:name w:val="FollowedHyperlink"/>
    <w:rPr>
      <w:color w:val="800080"/>
      <w:u w:val="single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ulettKreisEinrck">
    <w:name w:val="Bulett Kreis Einrück"/>
    <w:basedOn w:val="Standar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Standard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Betont">
    <w:name w:val="Strong"/>
    <w:qFormat/>
    <w:rPr>
      <w:b/>
      <w:bCs/>
    </w:rPr>
  </w:style>
  <w:style w:type="character" w:styleId="HTMLSchreibmaschine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el">
    <w:name w:val="Title"/>
    <w:basedOn w:val="Standard"/>
    <w:next w:val="Standard"/>
    <w:link w:val="TitelZeiche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eichen">
    <w:name w:val="Titel Zeichen"/>
    <w:link w:val="Titel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4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4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41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0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0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93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391">
          <w:marLeft w:val="175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74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0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2622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360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5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3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962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6473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5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7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28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6140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962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gonsa\Documents\Templates\NGMN-Minutes_Template-R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64383B-9F57-7441-B5DC-E4C6BDEB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\Users\ogonsa\Documents\Templates\NGMN-Minutes_Template-R02.dotx</Template>
  <TotalTime>0</TotalTime>
  <Pages>6</Pages>
  <Words>1349</Words>
  <Characters>8502</Characters>
  <Application>Microsoft Macintosh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>TWG SC minutes</vt:lpstr>
      <vt:lpstr>TWG SC minutes</vt:lpstr>
      <vt:lpstr/>
      <vt:lpstr/>
      <vt:lpstr>Agenda for Day 1, 23rd April 2012 </vt:lpstr>
      <vt:lpstr>Agenda for Day 2,  24th April, 2012</vt:lpstr>
      <vt:lpstr/>
      <vt:lpstr>APPENDIX A:   Log of open Action Points</vt:lpstr>
    </vt:vector>
  </TitlesOfParts>
  <Company>KPN/E-Plus</Company>
  <LinksUpToDate>false</LinksUpToDate>
  <CharactersWithSpaces>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TWG SC minutes</dc:title>
  <dc:creator>Osvaldo Gonsa</dc:creator>
  <cp:lastModifiedBy>Stefan Engel-Flechsig</cp:lastModifiedBy>
  <cp:revision>4</cp:revision>
  <cp:lastPrinted>2013-12-10T20:52:00Z</cp:lastPrinted>
  <dcterms:created xsi:type="dcterms:W3CDTF">2013-12-15T09:55:00Z</dcterms:created>
  <dcterms:modified xsi:type="dcterms:W3CDTF">2013-12-15T10:07:00Z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OrangeDoc">
    <vt:bool>true</vt:bool>
  </property>
  <property fmtid="{D5CDD505-2E9C-101B-9397-08002B2CF9AE}" pid="4" name="IsMarked">
    <vt:bool>true</vt:bool>
  </property>
  <property fmtid="{D5CDD505-2E9C-101B-9397-08002B2CF9AE}" pid="5" name="UserHasSaved">
    <vt:bool>false</vt:bool>
  </property>
  <property fmtid="{D5CDD505-2E9C-101B-9397-08002B2CF9AE}" pid="6" name="DocSecTitle">
    <vt:lpwstr/>
  </property>
  <property fmtid="{D5CDD505-2E9C-101B-9397-08002B2CF9AE}" pid="7" name="CurSecOpt">
    <vt:lpwstr>4</vt:lpwstr>
  </property>
</Properties>
</file>